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730" w:rsidRPr="00DE6E52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Šiaulių miesto savivaldybės </w:t>
      </w:r>
      <w:r w:rsidRPr="00DE6E52">
        <w:rPr>
          <w:rFonts w:ascii="Times New Roman" w:hAnsi="Times New Roman" w:cs="Times New Roman"/>
          <w:sz w:val="24"/>
          <w:szCs w:val="24"/>
        </w:rPr>
        <w:t>administracijos                                           2018</w:t>
      </w:r>
      <w:r w:rsidR="00A333AC" w:rsidRPr="00DE6E52">
        <w:rPr>
          <w:rFonts w:ascii="Times New Roman" w:hAnsi="Times New Roman" w:cs="Times New Roman"/>
          <w:sz w:val="24"/>
          <w:szCs w:val="24"/>
        </w:rPr>
        <w:t>-07.13</w:t>
      </w:r>
      <w:r w:rsidRPr="00DE6E52">
        <w:rPr>
          <w:rFonts w:ascii="Times New Roman" w:hAnsi="Times New Roman" w:cs="Times New Roman"/>
          <w:sz w:val="24"/>
          <w:szCs w:val="24"/>
        </w:rPr>
        <w:t xml:space="preserve"> Nr. SD-</w:t>
      </w:r>
      <w:r w:rsidR="00522B70">
        <w:rPr>
          <w:rFonts w:ascii="Times New Roman" w:hAnsi="Times New Roman" w:cs="Times New Roman"/>
          <w:sz w:val="24"/>
          <w:szCs w:val="24"/>
        </w:rPr>
        <w:t>274</w:t>
      </w:r>
      <w:bookmarkStart w:id="0" w:name="_GoBack"/>
      <w:bookmarkEnd w:id="0"/>
    </w:p>
    <w:p w:rsidR="00836730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Strateginės plėtros ir ekonomikos departamento</w:t>
      </w:r>
    </w:p>
    <w:p w:rsidR="00F154C7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Strateginio planavimo ir finansų skyriui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435DB" w:rsidRPr="00A002E2" w:rsidRDefault="0088624A" w:rsidP="00761D4B">
      <w:pPr>
        <w:pStyle w:val="HTMLiankstoformatuotas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3673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154C7" w:rsidRPr="00A002E2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</w:p>
    <w:p w:rsidR="00C51089" w:rsidRDefault="00C51089" w:rsidP="00C51089">
      <w:pPr>
        <w:pStyle w:val="HTMLiankstoformatuotas"/>
        <w:rPr>
          <w:rFonts w:ascii="Times New Roman" w:hAnsi="Times New Roman" w:cs="Times New Roman"/>
          <w:sz w:val="24"/>
          <w:szCs w:val="24"/>
        </w:rPr>
      </w:pPr>
    </w:p>
    <w:p w:rsidR="000823D1" w:rsidRDefault="00DE6E52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 M. BIRŽELIO 30</w:t>
      </w:r>
      <w:r w:rsidR="001A3B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3D1">
        <w:rPr>
          <w:rFonts w:ascii="Times New Roman" w:hAnsi="Times New Roman" w:cs="Times New Roman"/>
          <w:b/>
          <w:sz w:val="24"/>
          <w:szCs w:val="24"/>
        </w:rPr>
        <w:t>D.</w:t>
      </w:r>
      <w:r w:rsidR="00BF3C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3D1">
        <w:rPr>
          <w:rFonts w:ascii="Times New Roman" w:hAnsi="Times New Roman" w:cs="Times New Roman"/>
          <w:b/>
          <w:sz w:val="24"/>
          <w:szCs w:val="24"/>
        </w:rPr>
        <w:t>TARPINIO FINANSINIŲ ATASKAITŲ RINKINIO</w:t>
      </w:r>
    </w:p>
    <w:p w:rsidR="00AE3011" w:rsidRDefault="000823D1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SUTRUMPINTAS AIŠKINAMASIS RAŠTAS</w:t>
      </w:r>
    </w:p>
    <w:p w:rsidR="003D709D" w:rsidRDefault="003D709D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2CA" w:rsidRDefault="00F052CA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D" w:rsidRDefault="00C53892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3D709D">
        <w:rPr>
          <w:rFonts w:ascii="Times New Roman" w:hAnsi="Times New Roman" w:cs="Times New Roman"/>
          <w:b/>
          <w:sz w:val="24"/>
          <w:szCs w:val="24"/>
        </w:rPr>
        <w:t xml:space="preserve"> BENDROJI DALIS</w:t>
      </w:r>
    </w:p>
    <w:p w:rsidR="00415942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B4C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02E64" w:rsidRPr="002A4D78">
        <w:rPr>
          <w:rFonts w:ascii="Times New Roman" w:hAnsi="Times New Roman" w:cs="Times New Roman"/>
          <w:sz w:val="24"/>
          <w:szCs w:val="24"/>
        </w:rPr>
        <w:t xml:space="preserve"> </w:t>
      </w:r>
      <w:r w:rsidR="00174B4C">
        <w:rPr>
          <w:rFonts w:ascii="Times New Roman" w:hAnsi="Times New Roman" w:cs="Times New Roman"/>
          <w:sz w:val="24"/>
          <w:szCs w:val="24"/>
        </w:rPr>
        <w:t>Šiaulių sana</w:t>
      </w:r>
      <w:r w:rsidR="00845A14">
        <w:rPr>
          <w:rFonts w:ascii="Times New Roman" w:hAnsi="Times New Roman" w:cs="Times New Roman"/>
          <w:sz w:val="24"/>
          <w:szCs w:val="24"/>
        </w:rPr>
        <w:t xml:space="preserve">torinė mokykla, sutrumpintas pavadinimas – Sanatorinė mokykla. </w:t>
      </w:r>
      <w:r w:rsidR="00174B4C">
        <w:rPr>
          <w:rFonts w:ascii="Times New Roman" w:hAnsi="Times New Roman" w:cs="Times New Roman"/>
          <w:sz w:val="24"/>
          <w:szCs w:val="24"/>
        </w:rPr>
        <w:t>Moky</w:t>
      </w:r>
      <w:r w:rsidR="00845A14">
        <w:rPr>
          <w:rFonts w:ascii="Times New Roman" w:hAnsi="Times New Roman" w:cs="Times New Roman"/>
          <w:sz w:val="24"/>
          <w:szCs w:val="24"/>
        </w:rPr>
        <w:t>kla įregistruota Juridinių asmenų registre, kodas -190983964.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Mokykla įsteigta 1970 m. rugpjūčio 1d.</w:t>
      </w:r>
    </w:p>
    <w:p w:rsidR="00174B4C" w:rsidRDefault="00174B4C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D78">
        <w:rPr>
          <w:rFonts w:ascii="Times New Roman" w:hAnsi="Times New Roman" w:cs="Times New Roman"/>
          <w:sz w:val="24"/>
          <w:szCs w:val="24"/>
        </w:rPr>
        <w:t>Mokyklos teisinė forma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C1336" w:rsidRPr="002A4D78">
        <w:rPr>
          <w:rFonts w:ascii="Times New Roman" w:hAnsi="Times New Roman" w:cs="Times New Roman"/>
          <w:sz w:val="24"/>
          <w:szCs w:val="24"/>
        </w:rPr>
        <w:t xml:space="preserve"> biudžetinė įstaiga.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Mokyklos priklausomybė – savivaldybės mokykla.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Mokyklos savininkas – Šiaulių miesto savivaldybė, kodas 111109429,adresas: Vasario 16-osios g., LT-76295 Šiauliai.</w:t>
      </w:r>
    </w:p>
    <w:p w:rsidR="00415942" w:rsidRDefault="00174B4C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5A14">
        <w:rPr>
          <w:rFonts w:ascii="Times New Roman" w:hAnsi="Times New Roman" w:cs="Times New Roman"/>
          <w:sz w:val="24"/>
          <w:szCs w:val="24"/>
        </w:rPr>
        <w:t>Mokyklos</w:t>
      </w:r>
      <w:r w:rsidR="002A4D78" w:rsidRPr="00174B4C">
        <w:rPr>
          <w:rFonts w:ascii="Times New Roman" w:hAnsi="Times New Roman" w:cs="Times New Roman"/>
          <w:sz w:val="24"/>
          <w:szCs w:val="24"/>
        </w:rPr>
        <w:t xml:space="preserve"> buveinė</w:t>
      </w:r>
      <w:r w:rsidR="00F729DC" w:rsidRPr="00174B4C">
        <w:rPr>
          <w:rFonts w:ascii="Times New Roman" w:hAnsi="Times New Roman" w:cs="Times New Roman"/>
          <w:sz w:val="24"/>
          <w:szCs w:val="24"/>
        </w:rPr>
        <w:t xml:space="preserve"> K.</w:t>
      </w:r>
      <w:r w:rsidR="00845A14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174B4C">
        <w:rPr>
          <w:rFonts w:ascii="Times New Roman" w:hAnsi="Times New Roman" w:cs="Times New Roman"/>
          <w:sz w:val="24"/>
          <w:szCs w:val="24"/>
        </w:rPr>
        <w:t>Kalinausko g. 17, LT-76281,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74B4C" w:rsidRPr="00415942">
        <w:rPr>
          <w:rFonts w:ascii="Times New Roman" w:hAnsi="Times New Roman" w:cs="Times New Roman"/>
          <w:sz w:val="24"/>
          <w:szCs w:val="24"/>
        </w:rPr>
        <w:t>Mokykla turi bendrabutį. Bendrabučio buveinė –K. Kalinausko g. 17, LT 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5D4B" w:rsidRPr="00415942">
        <w:rPr>
          <w:rFonts w:ascii="Times New Roman" w:hAnsi="Times New Roman" w:cs="Times New Roman"/>
          <w:sz w:val="24"/>
          <w:szCs w:val="24"/>
        </w:rPr>
        <w:t>Mokyklos grupė – bendrojo lavinimo mokykla</w:t>
      </w:r>
      <w:r w:rsidR="00455D4B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tipas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 </w:t>
      </w:r>
      <w:r w:rsidR="00E00861" w:rsidRPr="00415942">
        <w:rPr>
          <w:rFonts w:ascii="Times New Roman" w:hAnsi="Times New Roman" w:cs="Times New Roman"/>
          <w:sz w:val="24"/>
          <w:szCs w:val="24"/>
        </w:rPr>
        <w:t>pagrindinė mokykla</w:t>
      </w:r>
      <w:r w:rsidR="00E00861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pagrindinė paskirtis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</w:t>
      </w:r>
      <w:r w:rsidR="00E00861" w:rsidRPr="00415942">
        <w:rPr>
          <w:rFonts w:ascii="Times New Roman" w:hAnsi="Times New Roman" w:cs="Times New Roman"/>
          <w:sz w:val="24"/>
          <w:szCs w:val="24"/>
        </w:rPr>
        <w:t xml:space="preserve"> pagrindinės mokyklos 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tipo </w:t>
      </w:r>
      <w:r w:rsidR="00E00861" w:rsidRPr="00415942">
        <w:rPr>
          <w:rFonts w:ascii="Times New Roman" w:hAnsi="Times New Roman" w:cs="Times New Roman"/>
          <w:sz w:val="24"/>
          <w:szCs w:val="24"/>
        </w:rPr>
        <w:t>specialioji mokykla sveikatos problemų turintiems mokiniams, kodas 31232180.</w:t>
      </w:r>
      <w:r w:rsidR="00845A14">
        <w:rPr>
          <w:rFonts w:ascii="Times New Roman" w:hAnsi="Times New Roman" w:cs="Times New Roman"/>
          <w:sz w:val="24"/>
          <w:szCs w:val="24"/>
        </w:rPr>
        <w:t xml:space="preserve"> Kita mokyklos paskirtis – ikimokyklinio ugdymo grupės mokykla sveikatos problemų turintiems vaikams, kodas 31114180.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059E" w:rsidRPr="00415942">
        <w:rPr>
          <w:rFonts w:ascii="Times New Roman" w:hAnsi="Times New Roman" w:cs="Times New Roman"/>
          <w:sz w:val="24"/>
          <w:szCs w:val="24"/>
        </w:rPr>
        <w:t xml:space="preserve">Mokykla vykdo pradinio, pagrindinio ugdymo ir pritaikytas pradinio, pagrindinio ugdymo, neformaliojo vaikų švietimo programas. 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9DC" w:rsidRPr="00415942">
        <w:rPr>
          <w:rFonts w:ascii="Times New Roman" w:hAnsi="Times New Roman" w:cs="Times New Roman"/>
          <w:sz w:val="24"/>
          <w:szCs w:val="24"/>
        </w:rPr>
        <w:t>Mokykla yra viešas</w:t>
      </w:r>
      <w:r w:rsidR="00AA420D" w:rsidRPr="00415942">
        <w:rPr>
          <w:rFonts w:ascii="Times New Roman" w:hAnsi="Times New Roman" w:cs="Times New Roman"/>
          <w:sz w:val="24"/>
          <w:szCs w:val="24"/>
        </w:rPr>
        <w:t>is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juridinis asmuo, turintis anspaudą, atsiskaitomąją ir kitas sąskaitas Lietuvos Respublikos įregistruotuose bankuose,</w:t>
      </w:r>
      <w:r w:rsidR="000762FF">
        <w:rPr>
          <w:rFonts w:ascii="Times New Roman" w:hAnsi="Times New Roman" w:cs="Times New Roman"/>
          <w:sz w:val="24"/>
          <w:szCs w:val="24"/>
        </w:rPr>
        <w:t xml:space="preserve"> a</w:t>
      </w:r>
      <w:r w:rsidR="00455D4B" w:rsidRPr="00415942">
        <w:rPr>
          <w:rFonts w:ascii="Times New Roman" w:hAnsi="Times New Roman" w:cs="Times New Roman"/>
          <w:sz w:val="24"/>
          <w:szCs w:val="24"/>
        </w:rPr>
        <w:t>tributiką,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savo veiklą grindžia Lietuvos Respublikos Konstitucija, Lietuvos Respublikos įstatymais,</w:t>
      </w:r>
      <w:r w:rsidR="00455D4B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Lietuvos Respublikos Vyriausybės nutarimais, švietimo ir mokslo </w:t>
      </w:r>
      <w:r w:rsidR="00EC0951" w:rsidRPr="00415942">
        <w:rPr>
          <w:rFonts w:ascii="Times New Roman" w:hAnsi="Times New Roman" w:cs="Times New Roman"/>
          <w:sz w:val="24"/>
          <w:szCs w:val="24"/>
        </w:rPr>
        <w:t>ministro įsakymais</w:t>
      </w:r>
      <w:r w:rsidR="000762FF">
        <w:rPr>
          <w:rFonts w:ascii="Times New Roman" w:hAnsi="Times New Roman" w:cs="Times New Roman"/>
          <w:sz w:val="24"/>
          <w:szCs w:val="24"/>
        </w:rPr>
        <w:t>, kitais teisės aktais ir Nuostatais.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Mokyklos</w:t>
      </w:r>
      <w:r w:rsidR="00E05BE9" w:rsidRPr="00415942">
        <w:rPr>
          <w:rFonts w:ascii="Times New Roman" w:hAnsi="Times New Roman" w:cs="Times New Roman"/>
          <w:sz w:val="24"/>
          <w:szCs w:val="24"/>
        </w:rPr>
        <w:t xml:space="preserve"> f</w:t>
      </w:r>
      <w:r w:rsidR="00EF0AFE" w:rsidRPr="00415942">
        <w:rPr>
          <w:rFonts w:ascii="Times New Roman" w:hAnsi="Times New Roman" w:cs="Times New Roman"/>
          <w:sz w:val="24"/>
          <w:szCs w:val="24"/>
        </w:rPr>
        <w:t>inansiniai metai prasideda sausio 1 d. ir baigiasi gruodžio 31 d.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Vidutinis įstaig</w:t>
      </w:r>
      <w:r w:rsidR="005B6EF2" w:rsidRPr="00415942">
        <w:rPr>
          <w:rFonts w:ascii="Times New Roman" w:hAnsi="Times New Roman" w:cs="Times New Roman"/>
          <w:sz w:val="24"/>
          <w:szCs w:val="24"/>
        </w:rPr>
        <w:t>os darbuotojų skaičius per atas</w:t>
      </w:r>
      <w:r w:rsidR="009E080A" w:rsidRPr="00415942">
        <w:rPr>
          <w:rFonts w:ascii="Times New Roman" w:hAnsi="Times New Roman" w:cs="Times New Roman"/>
          <w:sz w:val="24"/>
          <w:szCs w:val="24"/>
        </w:rPr>
        <w:t xml:space="preserve">kaitinį laikotarpį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8E08E7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0823D1">
        <w:rPr>
          <w:rFonts w:ascii="Times New Roman" w:hAnsi="Times New Roman" w:cs="Times New Roman"/>
          <w:sz w:val="24"/>
          <w:szCs w:val="24"/>
        </w:rPr>
        <w:t>88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kontroliuojamų, asocijuotų ar kitaip administruojamų subjektų neturi.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filialų ar struktūrinių vienetų neturi</w:t>
      </w:r>
      <w:r w:rsidR="00063712" w:rsidRPr="00431704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Teisinių ginčų per ataskaitinį laikotarpį nebuvo</w:t>
      </w:r>
      <w:r w:rsidR="00222FB7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Mokyklos restruktūrizavimas nevyksta  ir nėra numatytas</w:t>
      </w:r>
      <w:r w:rsidR="00222FB7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Tolesnę įstaigos veiklą gali paveikti mokinių</w:t>
      </w:r>
      <w:r w:rsidR="00417B66" w:rsidRPr="00415942">
        <w:rPr>
          <w:rFonts w:ascii="Times New Roman" w:hAnsi="Times New Roman" w:cs="Times New Roman"/>
          <w:sz w:val="24"/>
          <w:szCs w:val="24"/>
        </w:rPr>
        <w:t xml:space="preserve"> skaičiaus</w:t>
      </w:r>
      <w:r w:rsidR="002A4AAE" w:rsidRPr="00415942">
        <w:rPr>
          <w:rFonts w:ascii="Times New Roman" w:hAnsi="Times New Roman" w:cs="Times New Roman"/>
          <w:sz w:val="24"/>
          <w:szCs w:val="24"/>
        </w:rPr>
        <w:t xml:space="preserve"> mažėjimas</w:t>
      </w:r>
      <w:r w:rsidR="008C5D64" w:rsidRPr="00415942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Esminių klaidų per ataskaitinį laikotarpį nepastebėta</w:t>
      </w:r>
      <w:r w:rsidR="0065537D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Neapibrėžtųjų įsipareigojimų, neapibrėžtojo turto pokyčių per ataskaitinį laikotarpį nenustatyta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080A" w:rsidRPr="00415942">
        <w:rPr>
          <w:rFonts w:ascii="Times New Roman" w:hAnsi="Times New Roman" w:cs="Times New Roman"/>
          <w:sz w:val="24"/>
          <w:szCs w:val="24"/>
        </w:rPr>
        <w:t>Finansinių ataskai</w:t>
      </w:r>
      <w:r w:rsidR="000823D1">
        <w:rPr>
          <w:rFonts w:ascii="Times New Roman" w:hAnsi="Times New Roman" w:cs="Times New Roman"/>
          <w:sz w:val="24"/>
          <w:szCs w:val="24"/>
        </w:rPr>
        <w:t>tų rinkinys sudarytas pagal 2018</w:t>
      </w:r>
      <w:r w:rsidR="00A55A4D">
        <w:rPr>
          <w:rFonts w:ascii="Times New Roman" w:hAnsi="Times New Roman" w:cs="Times New Roman"/>
          <w:sz w:val="24"/>
          <w:szCs w:val="24"/>
        </w:rPr>
        <w:t xml:space="preserve"> </w:t>
      </w:r>
      <w:r w:rsidR="00AA784A">
        <w:rPr>
          <w:rFonts w:ascii="Times New Roman" w:hAnsi="Times New Roman" w:cs="Times New Roman"/>
          <w:sz w:val="24"/>
          <w:szCs w:val="24"/>
        </w:rPr>
        <w:t xml:space="preserve">m. birželio 30 </w:t>
      </w:r>
      <w:r w:rsidR="009E080A" w:rsidRPr="00415942">
        <w:rPr>
          <w:rFonts w:ascii="Times New Roman" w:hAnsi="Times New Roman" w:cs="Times New Roman"/>
          <w:sz w:val="24"/>
          <w:szCs w:val="24"/>
        </w:rPr>
        <w:t>d. duomenis.</w:t>
      </w:r>
    </w:p>
    <w:p w:rsidR="002A4AAE" w:rsidRP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Fi</w:t>
      </w:r>
      <w:r w:rsidR="0065537D" w:rsidRPr="00415942">
        <w:rPr>
          <w:rFonts w:ascii="Times New Roman" w:hAnsi="Times New Roman" w:cs="Times New Roman"/>
          <w:sz w:val="24"/>
          <w:szCs w:val="24"/>
        </w:rPr>
        <w:t>nansinių ataskaitų rinkinys pateikiamas eurais</w:t>
      </w:r>
      <w:r w:rsidR="003F6737">
        <w:rPr>
          <w:sz w:val="24"/>
          <w:szCs w:val="24"/>
        </w:rPr>
        <w:t>.</w:t>
      </w:r>
    </w:p>
    <w:p w:rsidR="0036028C" w:rsidRPr="00431704" w:rsidRDefault="00E05BE9" w:rsidP="00431704">
      <w:pPr>
        <w:rPr>
          <w:sz w:val="24"/>
          <w:szCs w:val="24"/>
        </w:rPr>
      </w:pPr>
      <w:r w:rsidRPr="00431704">
        <w:rPr>
          <w:sz w:val="24"/>
          <w:szCs w:val="24"/>
        </w:rPr>
        <w:tab/>
      </w:r>
    </w:p>
    <w:p w:rsidR="00A435DB" w:rsidRDefault="004259ED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B14C3A" w:rsidRPr="00B14C3A">
        <w:rPr>
          <w:rFonts w:ascii="Times New Roman" w:hAnsi="Times New Roman" w:cs="Times New Roman"/>
          <w:b/>
          <w:sz w:val="24"/>
          <w:szCs w:val="24"/>
        </w:rPr>
        <w:t>APSKAITOS POLITIKA</w:t>
      </w:r>
    </w:p>
    <w:p w:rsidR="00F052CA" w:rsidRDefault="00F052CA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121F2" w:rsidRPr="00B233A4">
        <w:rPr>
          <w:rFonts w:ascii="Times New Roman" w:hAnsi="Times New Roman" w:cs="Times New Roman"/>
          <w:sz w:val="24"/>
          <w:szCs w:val="24"/>
        </w:rPr>
        <w:t>Šiaulių sanatorinė mokykl</w:t>
      </w:r>
      <w:r w:rsidR="008D4D4F" w:rsidRPr="00B233A4">
        <w:rPr>
          <w:rFonts w:ascii="Times New Roman" w:hAnsi="Times New Roman" w:cs="Times New Roman"/>
          <w:sz w:val="24"/>
          <w:szCs w:val="24"/>
        </w:rPr>
        <w:t>a taiko tokią apskaitos politiką</w:t>
      </w:r>
      <w:r w:rsidR="00C121F2" w:rsidRPr="00B233A4">
        <w:rPr>
          <w:rFonts w:ascii="Times New Roman" w:hAnsi="Times New Roman" w:cs="Times New Roman"/>
          <w:sz w:val="24"/>
          <w:szCs w:val="24"/>
        </w:rPr>
        <w:t>, kuri užtikrina, kad apskaitos duomenys atitiktų kiekvieno taikytino VSAFAS reikalavimus. Jeigu nėra konkretaus VSAFAS  reikalavimo, mokykla vadovaujasi bendraisiais apskaitos principais, nustatytais 1-ajame VSAFAS „Finansinių ataskaitų rinkinio pateikimas“.</w:t>
      </w:r>
      <w:r w:rsidR="003468DE" w:rsidRPr="00B233A4">
        <w:rPr>
          <w:rFonts w:ascii="Times New Roman" w:hAnsi="Times New Roman" w:cs="Times New Roman"/>
          <w:sz w:val="24"/>
          <w:szCs w:val="24"/>
        </w:rPr>
        <w:t xml:space="preserve"> Šiaulių sanatorinės mokyklos apskaitos politika pa</w:t>
      </w:r>
      <w:r w:rsidR="00B3738A" w:rsidRPr="00B233A4">
        <w:rPr>
          <w:rFonts w:ascii="Times New Roman" w:hAnsi="Times New Roman" w:cs="Times New Roman"/>
          <w:sz w:val="24"/>
          <w:szCs w:val="24"/>
        </w:rPr>
        <w:t xml:space="preserve">rengta ir patvirtinta direktoriaus </w:t>
      </w:r>
      <w:smartTag w:uri="schemas-tilde-lv/tildestengine" w:element="metric2">
        <w:smartTagPr>
          <w:attr w:name="metric_text" w:val="m"/>
          <w:attr w:name="metric_value" w:val="2010"/>
        </w:smartTagPr>
        <w:smartTag w:uri="urn:schemas-microsoft-com:office:smarttags" w:element="metricconverter">
          <w:smartTagPr>
            <w:attr w:name="ProductID" w:val="2010 M"/>
          </w:smartTagPr>
          <w:r w:rsidR="00B3738A" w:rsidRPr="00B233A4">
            <w:rPr>
              <w:rFonts w:ascii="Times New Roman" w:hAnsi="Times New Roman" w:cs="Times New Roman"/>
              <w:color w:val="000000"/>
              <w:sz w:val="24"/>
              <w:szCs w:val="24"/>
            </w:rPr>
            <w:t>2010 m</w:t>
          </w:r>
        </w:smartTag>
      </w:smartTag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 xml:space="preserve"> sausio 21</w:t>
      </w:r>
      <w:r w:rsidR="003468DE" w:rsidRPr="00B233A4">
        <w:rPr>
          <w:rFonts w:ascii="Times New Roman" w:hAnsi="Times New Roman" w:cs="Times New Roman"/>
          <w:color w:val="000000"/>
          <w:sz w:val="24"/>
          <w:szCs w:val="24"/>
        </w:rPr>
        <w:t xml:space="preserve"> d. </w:t>
      </w:r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>įsakymu Nr. IV-31-(1.1.).</w:t>
      </w:r>
    </w:p>
    <w:p w:rsidR="00B9522F" w:rsidRDefault="00B9522F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Apskaitos politika aprašyta 2017 metų finansinių ataskaitų aiškinamajame rašte</w:t>
      </w:r>
      <w:r w:rsidR="00B52469">
        <w:rPr>
          <w:rFonts w:ascii="Times New Roman" w:hAnsi="Times New Roman" w:cs="Times New Roman"/>
          <w:color w:val="000000"/>
          <w:sz w:val="24"/>
          <w:szCs w:val="24"/>
        </w:rPr>
        <w:t xml:space="preserve"> 2018-03-26 Nr. SD-110</w:t>
      </w:r>
    </w:p>
    <w:p w:rsidR="00C121F2" w:rsidRDefault="001E5584" w:rsidP="00836730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="008679C2">
        <w:rPr>
          <w:rFonts w:ascii="Times New Roman" w:hAnsi="Times New Roman" w:cs="Times New Roman"/>
          <w:b/>
          <w:sz w:val="24"/>
          <w:szCs w:val="24"/>
        </w:rPr>
        <w:t>PASTABOS</w:t>
      </w:r>
    </w:p>
    <w:p w:rsidR="00836730" w:rsidRDefault="00836730" w:rsidP="00836730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9699D">
        <w:rPr>
          <w:sz w:val="24"/>
          <w:szCs w:val="24"/>
        </w:rPr>
        <w:t>Sutrumpinto aiškinamojo rašto pastabų paaiškinimas (pastabos numeris nurodytas prie finansinių ataskaitų straipsnio, kurį jos aiškina):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Finansinės būklės ataskaitoje </w:t>
      </w:r>
      <w:r w:rsidRPr="0019699D">
        <w:rPr>
          <w:sz w:val="24"/>
          <w:szCs w:val="24"/>
        </w:rPr>
        <w:t>(2-jo VSAFAS 2 priedas) paskutinei ataskaitinio laikotarpio dienai pateikiami šie duomenys: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1. </w:t>
      </w:r>
      <w:r w:rsidRPr="0019699D">
        <w:rPr>
          <w:sz w:val="24"/>
          <w:szCs w:val="24"/>
        </w:rPr>
        <w:t>Ilgalaikis materialusis turtas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Ilgalaikio materialiojo turto </w:t>
      </w:r>
      <w:r w:rsidR="00BC3ADF">
        <w:rPr>
          <w:sz w:val="24"/>
          <w:szCs w:val="24"/>
        </w:rPr>
        <w:t>likutinė vertė  - 1.562</w:t>
      </w:r>
      <w:r w:rsidR="00FD262A">
        <w:rPr>
          <w:sz w:val="24"/>
          <w:szCs w:val="24"/>
        </w:rPr>
        <w:t>.</w:t>
      </w:r>
      <w:r w:rsidR="00BC3ADF">
        <w:rPr>
          <w:sz w:val="24"/>
          <w:szCs w:val="24"/>
        </w:rPr>
        <w:t>973,46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Pr="0019699D">
        <w:rPr>
          <w:b/>
          <w:sz w:val="24"/>
          <w:szCs w:val="24"/>
        </w:rPr>
        <w:t>2</w:t>
      </w:r>
      <w:r w:rsidRPr="0019699D">
        <w:rPr>
          <w:sz w:val="24"/>
          <w:szCs w:val="24"/>
        </w:rPr>
        <w:t>. Kitas ilgalaikis</w:t>
      </w:r>
      <w:r w:rsidR="00BC3ADF">
        <w:rPr>
          <w:sz w:val="24"/>
          <w:szCs w:val="24"/>
        </w:rPr>
        <w:t xml:space="preserve"> materialusis turtas – 18.154,48</w:t>
      </w:r>
      <w:r w:rsidRPr="0019699D">
        <w:rPr>
          <w:sz w:val="24"/>
          <w:szCs w:val="24"/>
        </w:rPr>
        <w:t xml:space="preserve"> Eur iš jų;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bibliotekos </w:t>
      </w:r>
      <w:r w:rsidR="00BC3ADF">
        <w:rPr>
          <w:sz w:val="24"/>
          <w:szCs w:val="24"/>
        </w:rPr>
        <w:t>fondas – 15.786,38</w:t>
      </w:r>
      <w:r w:rsidR="00F052CA">
        <w:rPr>
          <w:sz w:val="24"/>
          <w:szCs w:val="24"/>
        </w:rPr>
        <w:t xml:space="preserve"> </w:t>
      </w:r>
      <w:r w:rsidRPr="0019699D">
        <w:rPr>
          <w:sz w:val="24"/>
          <w:szCs w:val="24"/>
        </w:rPr>
        <w:t xml:space="preserve">Eur.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Pr="0019699D">
        <w:rPr>
          <w:b/>
          <w:sz w:val="24"/>
          <w:szCs w:val="24"/>
        </w:rPr>
        <w:t>3</w:t>
      </w:r>
      <w:r w:rsidRPr="0019699D">
        <w:rPr>
          <w:sz w:val="24"/>
          <w:szCs w:val="24"/>
        </w:rPr>
        <w:t>.</w:t>
      </w:r>
      <w:r w:rsidR="00F052CA">
        <w:rPr>
          <w:sz w:val="24"/>
          <w:szCs w:val="24"/>
        </w:rPr>
        <w:t xml:space="preserve"> </w:t>
      </w:r>
      <w:r w:rsidR="00BC3ADF">
        <w:rPr>
          <w:sz w:val="24"/>
          <w:szCs w:val="24"/>
        </w:rPr>
        <w:t>Trumpalaikis turtas – 139.218,32</w:t>
      </w:r>
      <w:r w:rsidRPr="0019699D">
        <w:rPr>
          <w:sz w:val="24"/>
          <w:szCs w:val="24"/>
        </w:rPr>
        <w:t xml:space="preserve"> Eur iš jų: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 w:rsidRPr="0019699D">
        <w:rPr>
          <w:sz w:val="24"/>
          <w:szCs w:val="24"/>
        </w:rPr>
        <w:tab/>
      </w:r>
      <w:r w:rsidRPr="0019699D">
        <w:rPr>
          <w:b/>
          <w:sz w:val="24"/>
          <w:szCs w:val="24"/>
        </w:rPr>
        <w:t xml:space="preserve">4. </w:t>
      </w:r>
      <w:r w:rsidR="00BC3ADF">
        <w:rPr>
          <w:sz w:val="24"/>
          <w:szCs w:val="24"/>
        </w:rPr>
        <w:t>Atsargos – 7.985,18</w:t>
      </w:r>
      <w:r w:rsidRPr="0019699D">
        <w:rPr>
          <w:sz w:val="24"/>
          <w:szCs w:val="24"/>
        </w:rPr>
        <w:t xml:space="preserve"> Eur.</w:t>
      </w: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Pr="0019699D">
        <w:rPr>
          <w:sz w:val="24"/>
          <w:szCs w:val="24"/>
        </w:rPr>
        <w:t>Informacija apie įstaigos medžiagas, žaliavas ir ūkinį inventorių:</w:t>
      </w:r>
    </w:p>
    <w:p w:rsidR="00F052CA" w:rsidRDefault="00F052CA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F052CA" w:rsidRDefault="00F052CA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F052CA" w:rsidRDefault="00F052CA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F052CA" w:rsidRPr="0019699D" w:rsidRDefault="00F052CA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2641" w:tblpY="154"/>
        <w:tblW w:w="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6"/>
        <w:gridCol w:w="1559"/>
        <w:gridCol w:w="1276"/>
      </w:tblGrid>
      <w:tr w:rsidR="0019699D" w:rsidRPr="0019699D" w:rsidTr="00A50BF5">
        <w:trPr>
          <w:trHeight w:val="240"/>
        </w:trPr>
        <w:tc>
          <w:tcPr>
            <w:tcW w:w="534" w:type="dxa"/>
            <w:vMerge w:val="restart"/>
            <w:vAlign w:val="center"/>
          </w:tcPr>
          <w:p w:rsidR="0019699D" w:rsidRPr="0019699D" w:rsidRDefault="0019699D" w:rsidP="0019699D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ab/>
            </w:r>
            <w:r w:rsidRPr="0019699D">
              <w:rPr>
                <w:b/>
                <w:bCs/>
                <w:sz w:val="18"/>
                <w:szCs w:val="18"/>
              </w:rPr>
              <w:t>Eil.</w:t>
            </w:r>
          </w:p>
          <w:p w:rsidR="0019699D" w:rsidRPr="0019699D" w:rsidRDefault="0019699D" w:rsidP="0019699D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Nr.</w:t>
            </w:r>
          </w:p>
          <w:p w:rsidR="0019699D" w:rsidRPr="0019699D" w:rsidRDefault="0019699D" w:rsidP="0019699D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19699D" w:rsidRPr="0019699D" w:rsidRDefault="0019699D" w:rsidP="0019699D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Atsargų grupė</w:t>
            </w:r>
          </w:p>
        </w:tc>
        <w:tc>
          <w:tcPr>
            <w:tcW w:w="2835" w:type="dxa"/>
            <w:gridSpan w:val="2"/>
          </w:tcPr>
          <w:p w:rsidR="0019699D" w:rsidRPr="0019699D" w:rsidRDefault="0019699D" w:rsidP="0019699D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Balansinė vertė</w:t>
            </w:r>
          </w:p>
        </w:tc>
      </w:tr>
      <w:tr w:rsidR="0019699D" w:rsidRPr="0019699D" w:rsidTr="00A50BF5">
        <w:trPr>
          <w:trHeight w:val="899"/>
        </w:trPr>
        <w:tc>
          <w:tcPr>
            <w:tcW w:w="534" w:type="dxa"/>
            <w:vMerge/>
          </w:tcPr>
          <w:p w:rsidR="0019699D" w:rsidRPr="0019699D" w:rsidRDefault="0019699D" w:rsidP="0019699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9699D" w:rsidRPr="0019699D" w:rsidRDefault="0019699D" w:rsidP="0019699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19699D" w:rsidRPr="0019699D" w:rsidRDefault="0019699D" w:rsidP="0019699D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Paskutinė ataskaitinio laikotarpio diena €</w:t>
            </w:r>
          </w:p>
          <w:p w:rsidR="0019699D" w:rsidRPr="0019699D" w:rsidRDefault="0019699D" w:rsidP="001969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19699D" w:rsidRPr="0019699D" w:rsidRDefault="0019699D" w:rsidP="0019699D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Paskutinė praėjusio ataskaitinio laikotarpio diena €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4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Medžiagos mokslo</w:t>
            </w:r>
          </w:p>
        </w:tc>
        <w:tc>
          <w:tcPr>
            <w:tcW w:w="1559" w:type="dxa"/>
          </w:tcPr>
          <w:p w:rsidR="0019699D" w:rsidRPr="0019699D" w:rsidRDefault="004066CA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432,32</w:t>
            </w:r>
          </w:p>
        </w:tc>
        <w:tc>
          <w:tcPr>
            <w:tcW w:w="1276" w:type="dxa"/>
          </w:tcPr>
          <w:p w:rsidR="0019699D" w:rsidRPr="0019699D" w:rsidRDefault="00BC3ADF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918,12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Maisto produktai</w:t>
            </w:r>
          </w:p>
        </w:tc>
        <w:tc>
          <w:tcPr>
            <w:tcW w:w="1559" w:type="dxa"/>
          </w:tcPr>
          <w:p w:rsidR="0019699D" w:rsidRPr="0019699D" w:rsidRDefault="004066CA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548,18</w:t>
            </w:r>
          </w:p>
        </w:tc>
        <w:tc>
          <w:tcPr>
            <w:tcW w:w="1276" w:type="dxa"/>
          </w:tcPr>
          <w:p w:rsidR="0019699D" w:rsidRPr="0019699D" w:rsidRDefault="00BC3ADF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1826,10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Medikamentai</w:t>
            </w:r>
          </w:p>
        </w:tc>
        <w:tc>
          <w:tcPr>
            <w:tcW w:w="1559" w:type="dxa"/>
          </w:tcPr>
          <w:p w:rsidR="0019699D" w:rsidRPr="0019699D" w:rsidRDefault="004066CA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924,27</w:t>
            </w:r>
          </w:p>
        </w:tc>
        <w:tc>
          <w:tcPr>
            <w:tcW w:w="1276" w:type="dxa"/>
          </w:tcPr>
          <w:p w:rsidR="0019699D" w:rsidRPr="0019699D" w:rsidRDefault="00BC3ADF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1650,46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 xml:space="preserve">Ūkinės medžiagos </w:t>
            </w:r>
          </w:p>
        </w:tc>
        <w:tc>
          <w:tcPr>
            <w:tcW w:w="1559" w:type="dxa"/>
          </w:tcPr>
          <w:p w:rsidR="0019699D" w:rsidRPr="0019699D" w:rsidRDefault="006A70F8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4066CA">
              <w:rPr>
                <w:color w:val="000000"/>
                <w:sz w:val="18"/>
                <w:szCs w:val="18"/>
              </w:rPr>
              <w:t>483,53</w:t>
            </w:r>
          </w:p>
        </w:tc>
        <w:tc>
          <w:tcPr>
            <w:tcW w:w="1276" w:type="dxa"/>
          </w:tcPr>
          <w:p w:rsidR="0019699D" w:rsidRPr="0019699D" w:rsidRDefault="00BC3ADF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3913,09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6"/>
                <w:szCs w:val="16"/>
              </w:rPr>
            </w:pPr>
            <w:r w:rsidRPr="0019699D">
              <w:rPr>
                <w:sz w:val="16"/>
                <w:szCs w:val="16"/>
              </w:rPr>
              <w:t>Transporto kuras,at.dalys</w:t>
            </w:r>
          </w:p>
        </w:tc>
        <w:tc>
          <w:tcPr>
            <w:tcW w:w="1559" w:type="dxa"/>
          </w:tcPr>
          <w:p w:rsidR="006A70F8" w:rsidRPr="0019699D" w:rsidRDefault="004066CA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77,26</w:t>
            </w:r>
          </w:p>
        </w:tc>
        <w:tc>
          <w:tcPr>
            <w:tcW w:w="1276" w:type="dxa"/>
          </w:tcPr>
          <w:p w:rsidR="0019699D" w:rsidRDefault="00BC3ADF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240,71</w:t>
            </w:r>
          </w:p>
          <w:p w:rsidR="00BC3ADF" w:rsidRPr="0019699D" w:rsidRDefault="00BC3ADF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167,04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Ūkinis inventorius</w:t>
            </w:r>
          </w:p>
        </w:tc>
        <w:tc>
          <w:tcPr>
            <w:tcW w:w="1559" w:type="dxa"/>
          </w:tcPr>
          <w:p w:rsidR="0019699D" w:rsidRPr="0019699D" w:rsidRDefault="006A70F8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4066CA">
              <w:rPr>
                <w:color w:val="000000"/>
                <w:sz w:val="18"/>
                <w:szCs w:val="18"/>
              </w:rPr>
              <w:t>519,62</w:t>
            </w:r>
          </w:p>
        </w:tc>
        <w:tc>
          <w:tcPr>
            <w:tcW w:w="1276" w:type="dxa"/>
          </w:tcPr>
          <w:p w:rsidR="0019699D" w:rsidRPr="0019699D" w:rsidRDefault="00BC3ADF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2520,69</w:t>
            </w:r>
          </w:p>
        </w:tc>
      </w:tr>
      <w:tr w:rsidR="0019699D" w:rsidRPr="0019699D" w:rsidTr="00A50BF5">
        <w:tc>
          <w:tcPr>
            <w:tcW w:w="534" w:type="dxa"/>
          </w:tcPr>
          <w:p w:rsidR="0019699D" w:rsidRPr="0019699D" w:rsidRDefault="0019699D" w:rsidP="0019699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76" w:type="dxa"/>
          </w:tcPr>
          <w:p w:rsidR="0019699D" w:rsidRPr="0019699D" w:rsidRDefault="0019699D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559" w:type="dxa"/>
          </w:tcPr>
          <w:p w:rsidR="0019699D" w:rsidRPr="0019699D" w:rsidRDefault="004066CA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7985,18</w:t>
            </w:r>
          </w:p>
        </w:tc>
        <w:tc>
          <w:tcPr>
            <w:tcW w:w="1276" w:type="dxa"/>
          </w:tcPr>
          <w:p w:rsidR="0019699D" w:rsidRPr="0019699D" w:rsidRDefault="00BC3ADF" w:rsidP="001969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11236,21</w:t>
            </w:r>
          </w:p>
        </w:tc>
      </w:tr>
    </w:tbl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34286C" w:rsidRDefault="0034286C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>5</w:t>
      </w:r>
      <w:r w:rsidRPr="0019699D">
        <w:rPr>
          <w:sz w:val="24"/>
          <w:szCs w:val="24"/>
        </w:rPr>
        <w:t>.</w:t>
      </w:r>
      <w:r w:rsidR="009D27F3">
        <w:rPr>
          <w:sz w:val="24"/>
          <w:szCs w:val="24"/>
        </w:rPr>
        <w:t xml:space="preserve"> Išankstiniai apmokėjimai 147,45</w:t>
      </w:r>
      <w:r w:rsidRPr="0019699D">
        <w:rPr>
          <w:sz w:val="24"/>
          <w:szCs w:val="24"/>
        </w:rPr>
        <w:t xml:space="preserve"> Eur iš jų: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>- ateinanč</w:t>
      </w:r>
      <w:r w:rsidR="009D27F3">
        <w:rPr>
          <w:sz w:val="24"/>
          <w:szCs w:val="24"/>
        </w:rPr>
        <w:t>ių laikotarpių sąnaudos  už spaudinių prenumeratą, transporto draudimą ir privalomas sveikatos draudimas už padarytą žalą.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>6.</w:t>
      </w:r>
      <w:r w:rsidRPr="0019699D">
        <w:rPr>
          <w:sz w:val="24"/>
          <w:szCs w:val="24"/>
        </w:rPr>
        <w:t xml:space="preserve"> Per vienerius metus</w:t>
      </w:r>
      <w:r w:rsidR="00727B1E">
        <w:rPr>
          <w:sz w:val="24"/>
          <w:szCs w:val="24"/>
        </w:rPr>
        <w:t xml:space="preserve"> gautinos sumos – 105</w:t>
      </w:r>
      <w:r w:rsidR="00FD262A">
        <w:rPr>
          <w:sz w:val="24"/>
          <w:szCs w:val="24"/>
        </w:rPr>
        <w:t>.</w:t>
      </w:r>
      <w:r w:rsidR="00727B1E">
        <w:rPr>
          <w:sz w:val="24"/>
          <w:szCs w:val="24"/>
        </w:rPr>
        <w:t>303,18</w:t>
      </w:r>
      <w:r w:rsidRPr="0019699D">
        <w:rPr>
          <w:sz w:val="24"/>
          <w:szCs w:val="24"/>
        </w:rPr>
        <w:t xml:space="preserve"> Eur iš jų:</w:t>
      </w:r>
      <w:r w:rsidRPr="0019699D">
        <w:rPr>
          <w:sz w:val="24"/>
          <w:szCs w:val="24"/>
        </w:rPr>
        <w:tab/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 xml:space="preserve">7. </w:t>
      </w:r>
      <w:r w:rsidRPr="0019699D">
        <w:rPr>
          <w:sz w:val="24"/>
          <w:szCs w:val="24"/>
        </w:rPr>
        <w:t>Gautinos sumos</w:t>
      </w:r>
      <w:r w:rsidR="00727B1E">
        <w:rPr>
          <w:sz w:val="24"/>
          <w:szCs w:val="24"/>
        </w:rPr>
        <w:t xml:space="preserve"> už suteiktas paslaugas – 1497,40 Eur. </w:t>
      </w:r>
      <w:r w:rsidRPr="0019699D">
        <w:rPr>
          <w:sz w:val="24"/>
          <w:szCs w:val="24"/>
        </w:rPr>
        <w:t xml:space="preserve"> iš biudžetinių įstaigų.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 xml:space="preserve">8. </w:t>
      </w:r>
      <w:r w:rsidRPr="0019699D">
        <w:rPr>
          <w:sz w:val="24"/>
          <w:szCs w:val="24"/>
        </w:rPr>
        <w:t>Suka</w:t>
      </w:r>
      <w:r w:rsidR="00727B1E">
        <w:rPr>
          <w:sz w:val="24"/>
          <w:szCs w:val="24"/>
        </w:rPr>
        <w:t>uptos gautinos sumos –  103.805,78</w:t>
      </w:r>
      <w:r w:rsidRPr="0019699D">
        <w:rPr>
          <w:sz w:val="24"/>
          <w:szCs w:val="24"/>
        </w:rPr>
        <w:t xml:space="preserve"> Eur, iš jų: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>- sukauptos atos</w:t>
      </w:r>
      <w:r w:rsidR="008F407C">
        <w:rPr>
          <w:sz w:val="24"/>
          <w:szCs w:val="24"/>
        </w:rPr>
        <w:t>togų rezervo pajamos – 49.059,70</w:t>
      </w:r>
      <w:r w:rsidRPr="0019699D">
        <w:rPr>
          <w:sz w:val="24"/>
          <w:szCs w:val="24"/>
        </w:rPr>
        <w:t xml:space="preserve"> 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- socialinio draudimo </w:t>
      </w:r>
      <w:r w:rsidR="008F407C">
        <w:rPr>
          <w:sz w:val="24"/>
          <w:szCs w:val="24"/>
        </w:rPr>
        <w:t>įmokos nuo atostogų rezervo 30,4</w:t>
      </w:r>
      <w:r w:rsidRPr="0019699D">
        <w:rPr>
          <w:sz w:val="24"/>
          <w:szCs w:val="24"/>
        </w:rPr>
        <w:t>8</w:t>
      </w:r>
      <w:r w:rsidR="008F407C">
        <w:rPr>
          <w:sz w:val="24"/>
          <w:szCs w:val="24"/>
          <w:lang w:val="en-US"/>
        </w:rPr>
        <w:t>% - 14.985,32</w:t>
      </w:r>
      <w:r w:rsidRPr="0019699D">
        <w:rPr>
          <w:sz w:val="24"/>
          <w:szCs w:val="24"/>
          <w:lang w:val="en-US"/>
        </w:rPr>
        <w:t xml:space="preserve"> 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>- socialinio draudimo įmokos</w:t>
      </w:r>
      <w:r w:rsidR="00727B1E">
        <w:rPr>
          <w:sz w:val="24"/>
          <w:szCs w:val="24"/>
          <w:lang w:val="en-US"/>
        </w:rPr>
        <w:t xml:space="preserve"> nuo darbo užmokesčio – 12.264,13</w:t>
      </w:r>
      <w:r w:rsidRPr="0019699D">
        <w:rPr>
          <w:sz w:val="24"/>
          <w:szCs w:val="24"/>
          <w:lang w:val="en-US"/>
        </w:rPr>
        <w:t xml:space="preserve"> 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>- sukauptos finansavimo pajamos atsiska</w:t>
      </w:r>
      <w:r w:rsidR="00727B1E">
        <w:rPr>
          <w:sz w:val="24"/>
          <w:szCs w:val="24"/>
          <w:lang w:val="en-US"/>
        </w:rPr>
        <w:t>itymams su tiekėjais – 23.109,68</w:t>
      </w:r>
      <w:r w:rsidRPr="0019699D">
        <w:rPr>
          <w:sz w:val="24"/>
          <w:szCs w:val="24"/>
          <w:lang w:val="en-US"/>
        </w:rPr>
        <w:t xml:space="preserve"> 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>- pervestų pajamų už teikiamas paslaugas likutis sa</w:t>
      </w:r>
      <w:r w:rsidR="00727B1E">
        <w:rPr>
          <w:sz w:val="24"/>
          <w:szCs w:val="24"/>
          <w:lang w:val="en-US"/>
        </w:rPr>
        <w:t>vivaldybės ižde – 4.225,63</w:t>
      </w:r>
      <w:r w:rsidRPr="0019699D">
        <w:rPr>
          <w:sz w:val="24"/>
          <w:szCs w:val="24"/>
          <w:lang w:val="en-US"/>
        </w:rPr>
        <w:t xml:space="preserve"> Eur.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 xml:space="preserve">- kompensacijoms </w:t>
      </w:r>
      <w:r w:rsidR="00727B1E">
        <w:rPr>
          <w:sz w:val="24"/>
          <w:szCs w:val="24"/>
          <w:lang w:val="en-US"/>
        </w:rPr>
        <w:t xml:space="preserve">už moksleivių keliones – 161,32 </w:t>
      </w:r>
      <w:r w:rsidRPr="0019699D">
        <w:rPr>
          <w:sz w:val="24"/>
          <w:szCs w:val="24"/>
          <w:lang w:val="en-US"/>
        </w:rPr>
        <w:t>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ab/>
      </w:r>
      <w:r w:rsidRPr="0019699D">
        <w:rPr>
          <w:b/>
          <w:sz w:val="24"/>
          <w:szCs w:val="24"/>
        </w:rPr>
        <w:t>9.</w:t>
      </w:r>
      <w:r w:rsidRPr="0019699D">
        <w:rPr>
          <w:sz w:val="24"/>
          <w:szCs w:val="24"/>
        </w:rPr>
        <w:t xml:space="preserve"> Pi</w:t>
      </w:r>
      <w:r w:rsidR="00FF5FC9">
        <w:rPr>
          <w:sz w:val="24"/>
          <w:szCs w:val="24"/>
        </w:rPr>
        <w:t>ni</w:t>
      </w:r>
      <w:r w:rsidR="008E02F4">
        <w:rPr>
          <w:sz w:val="24"/>
          <w:szCs w:val="24"/>
        </w:rPr>
        <w:t>gai banko sąskaitose – 25.782,51</w:t>
      </w:r>
      <w:r w:rsidRPr="0019699D">
        <w:rPr>
          <w:sz w:val="24"/>
          <w:szCs w:val="24"/>
        </w:rPr>
        <w:t xml:space="preserve"> Eur, iš jų:</w:t>
      </w:r>
    </w:p>
    <w:tbl>
      <w:tblPr>
        <w:tblW w:w="0" w:type="auto"/>
        <w:tblInd w:w="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985"/>
      </w:tblGrid>
      <w:tr w:rsidR="0019699D" w:rsidRPr="0019699D" w:rsidTr="00A50BF5">
        <w:tc>
          <w:tcPr>
            <w:tcW w:w="3118" w:type="dxa"/>
            <w:shd w:val="clear" w:color="auto" w:fill="auto"/>
            <w:vAlign w:val="center"/>
          </w:tcPr>
          <w:p w:rsidR="0019699D" w:rsidRPr="0019699D" w:rsidRDefault="0019699D" w:rsidP="0019699D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Asignavimų šaltinis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699D" w:rsidRPr="0019699D" w:rsidRDefault="00FF5FC9" w:rsidP="0019699D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Likutis 2018</w:t>
            </w:r>
            <w:r w:rsidR="00F572C5">
              <w:rPr>
                <w:b/>
                <w:sz w:val="18"/>
                <w:szCs w:val="18"/>
              </w:rPr>
              <w:t>-06-30</w:t>
            </w:r>
            <w:r w:rsidR="0019699D" w:rsidRPr="0019699D">
              <w:rPr>
                <w:b/>
                <w:sz w:val="18"/>
                <w:szCs w:val="18"/>
              </w:rPr>
              <w:t xml:space="preserve"> Eur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Mokinio krepšelio l.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8E02F4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611,05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Aplinkos l.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8E02F4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100,74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FF5FC9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 xml:space="preserve"> Sav. biudžeto lėšos 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8E02F4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200,56</w:t>
            </w:r>
          </w:p>
        </w:tc>
      </w:tr>
      <w:tr w:rsidR="008E02F4" w:rsidRPr="0019699D" w:rsidTr="00A50BF5">
        <w:tc>
          <w:tcPr>
            <w:tcW w:w="3118" w:type="dxa"/>
            <w:shd w:val="clear" w:color="auto" w:fill="auto"/>
          </w:tcPr>
          <w:p w:rsidR="008E02F4" w:rsidRPr="0019699D" w:rsidRDefault="008E02F4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Paslaugų lėšos</w:t>
            </w:r>
          </w:p>
        </w:tc>
        <w:tc>
          <w:tcPr>
            <w:tcW w:w="1985" w:type="dxa"/>
            <w:shd w:val="clear" w:color="auto" w:fill="auto"/>
          </w:tcPr>
          <w:p w:rsidR="008E02F4" w:rsidRDefault="008E02F4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103,67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 xml:space="preserve">Paramos l. 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3</w:t>
            </w:r>
            <w:r w:rsidR="008E02F4">
              <w:rPr>
                <w:sz w:val="18"/>
                <w:szCs w:val="18"/>
              </w:rPr>
              <w:t>57,96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0443FE">
            <w:pPr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Lėšos už paslaugas iš biudžetinių įstaigų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8E02F4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738,46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19699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 projekto lėšos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8E02F4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23.670,07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19699D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8E02F4" w:rsidP="0019699D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25782,51</w:t>
            </w:r>
          </w:p>
        </w:tc>
      </w:tr>
    </w:tbl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Ataskaitinio laikotarpio pabaigai kasoje lėšų neturime.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</w:t>
      </w:r>
      <w:r w:rsidRPr="0019699D">
        <w:rPr>
          <w:b/>
          <w:sz w:val="24"/>
          <w:szCs w:val="24"/>
        </w:rPr>
        <w:t xml:space="preserve">10. </w:t>
      </w:r>
      <w:r w:rsidRPr="0019699D">
        <w:rPr>
          <w:sz w:val="24"/>
          <w:szCs w:val="24"/>
        </w:rPr>
        <w:t>Finansavimo sumų likutis ataskaitinio laik</w:t>
      </w:r>
      <w:r w:rsidR="00431EF2">
        <w:rPr>
          <w:sz w:val="24"/>
          <w:szCs w:val="24"/>
        </w:rPr>
        <w:t>otarpio pabaigoje – 1.593.586,02</w:t>
      </w:r>
      <w:r w:rsidRPr="0019699D">
        <w:rPr>
          <w:sz w:val="24"/>
          <w:szCs w:val="24"/>
        </w:rPr>
        <w:t xml:space="preserve"> Eur. Apie finansavimo sumas per ataskaitinį laikotarpį pateikiama pagal 20-ajame VSAFAS „Finansavimo sumos“ nurodytame 4 priede.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lastRenderedPageBreak/>
        <w:t xml:space="preserve">               </w:t>
      </w:r>
      <w:r w:rsidRPr="0019699D">
        <w:rPr>
          <w:b/>
          <w:color w:val="000000"/>
          <w:sz w:val="24"/>
          <w:szCs w:val="24"/>
        </w:rPr>
        <w:t xml:space="preserve">11. </w:t>
      </w:r>
      <w:r w:rsidR="0049083B">
        <w:rPr>
          <w:color w:val="000000"/>
          <w:sz w:val="24"/>
          <w:szCs w:val="24"/>
        </w:rPr>
        <w:t>Įsipareigojimai – 99.671,40</w:t>
      </w:r>
      <w:r w:rsidRPr="0019699D">
        <w:rPr>
          <w:color w:val="000000"/>
          <w:sz w:val="24"/>
          <w:szCs w:val="24"/>
        </w:rPr>
        <w:t>Eur, iš jų: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>12.</w:t>
      </w:r>
      <w:r w:rsidRPr="0019699D">
        <w:rPr>
          <w:sz w:val="24"/>
          <w:szCs w:val="24"/>
        </w:rPr>
        <w:t xml:space="preserve"> Tiekėjams mokėtinos sumos - kreditinis įsiskolinimas ataskaitinio laikotarpio pabaigoje pagal gautas prekių ir paslaugų sąskaitas –</w:t>
      </w:r>
      <w:r w:rsidR="0049083B">
        <w:rPr>
          <w:sz w:val="24"/>
          <w:szCs w:val="24"/>
        </w:rPr>
        <w:t xml:space="preserve"> faktūras iš tiekėjų – 23.182,57</w:t>
      </w:r>
      <w:r w:rsidRPr="0019699D">
        <w:rPr>
          <w:sz w:val="24"/>
          <w:szCs w:val="24"/>
        </w:rPr>
        <w:t xml:space="preserve">Eur.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Pr="0019699D">
        <w:rPr>
          <w:b/>
          <w:sz w:val="24"/>
          <w:szCs w:val="24"/>
        </w:rPr>
        <w:t>13</w:t>
      </w:r>
      <w:r w:rsidRPr="0019699D">
        <w:rPr>
          <w:sz w:val="24"/>
          <w:szCs w:val="24"/>
        </w:rPr>
        <w:t>. su darbo santykiais su</w:t>
      </w:r>
      <w:r w:rsidR="0049083B">
        <w:rPr>
          <w:sz w:val="24"/>
          <w:szCs w:val="24"/>
        </w:rPr>
        <w:t>siję įsipareigojimai, – 12277,49</w:t>
      </w:r>
      <w:r w:rsidRPr="0019699D">
        <w:rPr>
          <w:sz w:val="24"/>
          <w:szCs w:val="24"/>
        </w:rPr>
        <w:t xml:space="preserve"> Eur;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>14.</w:t>
      </w:r>
      <w:r w:rsidRPr="0019699D">
        <w:rPr>
          <w:sz w:val="24"/>
          <w:szCs w:val="24"/>
        </w:rPr>
        <w:t xml:space="preserve"> Sukauptos mokėti</w:t>
      </w:r>
      <w:r w:rsidR="00FC444B">
        <w:rPr>
          <w:sz w:val="24"/>
          <w:szCs w:val="24"/>
        </w:rPr>
        <w:t>nos sumos – 64.</w:t>
      </w:r>
      <w:r w:rsidR="0049083B">
        <w:rPr>
          <w:sz w:val="24"/>
          <w:szCs w:val="24"/>
        </w:rPr>
        <w:t>206,34</w:t>
      </w:r>
      <w:r w:rsidRPr="0019699D">
        <w:rPr>
          <w:sz w:val="24"/>
          <w:szCs w:val="24"/>
        </w:rPr>
        <w:t xml:space="preserve"> Eur,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15. </w:t>
      </w:r>
      <w:r w:rsidR="0049083B">
        <w:rPr>
          <w:sz w:val="24"/>
          <w:szCs w:val="24"/>
        </w:rPr>
        <w:t>Grynasis turtas – 8.934,36</w:t>
      </w:r>
      <w:r w:rsidRPr="0019699D">
        <w:rPr>
          <w:sz w:val="24"/>
          <w:szCs w:val="24"/>
        </w:rPr>
        <w:t xml:space="preserve"> Eur, gautas einamojo ataskaitini</w:t>
      </w:r>
      <w:r w:rsidR="0049083B">
        <w:rPr>
          <w:sz w:val="24"/>
          <w:szCs w:val="24"/>
        </w:rPr>
        <w:t xml:space="preserve">o laikotarpio perviršis  4.877,47 </w:t>
      </w:r>
      <w:r w:rsidRPr="0019699D">
        <w:rPr>
          <w:sz w:val="24"/>
          <w:szCs w:val="24"/>
        </w:rPr>
        <w:t>Eur, susumavus su p</w:t>
      </w:r>
      <w:r w:rsidR="0049083B">
        <w:rPr>
          <w:sz w:val="24"/>
          <w:szCs w:val="24"/>
        </w:rPr>
        <w:t>erviršiu metų pradžioje 4056,89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Veiklos rezultatų ataskaitoje </w:t>
      </w:r>
      <w:r w:rsidRPr="0019699D">
        <w:rPr>
          <w:sz w:val="24"/>
          <w:szCs w:val="24"/>
        </w:rPr>
        <w:t>(3-iojo VSAFAS 2 priedas) paskutinei ataskaitinio laikotarpio dienai pateikiami šie duomenys: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Pr="0019699D">
        <w:rPr>
          <w:b/>
          <w:sz w:val="24"/>
          <w:szCs w:val="24"/>
        </w:rPr>
        <w:t>16.</w:t>
      </w:r>
      <w:r w:rsidRPr="0019699D">
        <w:rPr>
          <w:sz w:val="24"/>
          <w:szCs w:val="24"/>
        </w:rPr>
        <w:t xml:space="preserve"> Ataskaitinio laikotarpio pabaigai pagrindinės vei</w:t>
      </w:r>
      <w:r w:rsidR="00E45877">
        <w:rPr>
          <w:sz w:val="24"/>
          <w:szCs w:val="24"/>
        </w:rPr>
        <w:t>klos pajamos sudaro 592.743,98</w:t>
      </w:r>
      <w:r w:rsidR="00272153">
        <w:rPr>
          <w:sz w:val="24"/>
          <w:szCs w:val="24"/>
        </w:rPr>
        <w:t xml:space="preserve"> </w:t>
      </w:r>
      <w:r w:rsidRPr="0019699D">
        <w:rPr>
          <w:sz w:val="24"/>
          <w:szCs w:val="24"/>
        </w:rPr>
        <w:t xml:space="preserve"> Eur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Pr="0019699D">
        <w:rPr>
          <w:b/>
          <w:sz w:val="24"/>
          <w:szCs w:val="24"/>
        </w:rPr>
        <w:t>17.</w:t>
      </w:r>
      <w:r w:rsidRPr="0019699D">
        <w:rPr>
          <w:sz w:val="24"/>
          <w:szCs w:val="24"/>
        </w:rPr>
        <w:t xml:space="preserve"> Pagrindinės </w:t>
      </w:r>
      <w:r w:rsidR="00E45877">
        <w:rPr>
          <w:sz w:val="24"/>
          <w:szCs w:val="24"/>
        </w:rPr>
        <w:t>veiklos kitos pajamos – 12.367,92</w:t>
      </w:r>
      <w:r w:rsidRPr="0019699D">
        <w:rPr>
          <w:sz w:val="24"/>
          <w:szCs w:val="24"/>
        </w:rPr>
        <w:t>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18. </w:t>
      </w:r>
      <w:r w:rsidRPr="0019699D">
        <w:rPr>
          <w:sz w:val="24"/>
          <w:szCs w:val="24"/>
        </w:rPr>
        <w:t>Pagrindin</w:t>
      </w:r>
      <w:r w:rsidR="00E45877">
        <w:rPr>
          <w:sz w:val="24"/>
          <w:szCs w:val="24"/>
        </w:rPr>
        <w:t>ės veiklos sąnaudos – 587.866,51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Pr="0019699D">
        <w:rPr>
          <w:b/>
          <w:sz w:val="24"/>
          <w:szCs w:val="24"/>
        </w:rPr>
        <w:t xml:space="preserve">19. </w:t>
      </w:r>
      <w:r w:rsidR="00E45877">
        <w:rPr>
          <w:sz w:val="24"/>
          <w:szCs w:val="24"/>
        </w:rPr>
        <w:t>Grynasis perviršis – 4877,47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E45877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Perviršis</w:t>
      </w:r>
      <w:r w:rsidR="0019699D" w:rsidRPr="0019699D">
        <w:rPr>
          <w:sz w:val="24"/>
          <w:szCs w:val="24"/>
        </w:rPr>
        <w:t xml:space="preserve"> susidarė iš pagrindinės veiklos gautų pajamų, atėmus pagrindinės veiklos sąnaudas.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272153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Direktorė   </w:t>
      </w:r>
      <w:r w:rsidR="00272153">
        <w:rPr>
          <w:sz w:val="24"/>
          <w:szCs w:val="24"/>
        </w:rPr>
        <w:t xml:space="preserve">                                                                                      Lijana Giedraitienė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                                                              </w:t>
      </w:r>
      <w:r w:rsidR="00272153">
        <w:rPr>
          <w:sz w:val="24"/>
          <w:szCs w:val="24"/>
        </w:rPr>
        <w:t xml:space="preserve">            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Vyr. buhalterė                                                     </w:t>
      </w:r>
      <w:r w:rsidR="00272153">
        <w:rPr>
          <w:sz w:val="24"/>
          <w:szCs w:val="24"/>
        </w:rPr>
        <w:t xml:space="preserve">                            </w:t>
      </w:r>
      <w:r w:rsidRPr="0019699D">
        <w:rPr>
          <w:sz w:val="24"/>
          <w:szCs w:val="24"/>
        </w:rPr>
        <w:t xml:space="preserve"> Danutė Nacionienė</w:t>
      </w:r>
    </w:p>
    <w:p w:rsidR="00BD2B3C" w:rsidRDefault="0019699D" w:rsidP="0019699D">
      <w:pPr>
        <w:pStyle w:val="HTMLiankstoformatuotas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b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</w:p>
    <w:p w:rsidR="008F07B3" w:rsidRDefault="008F07B3" w:rsidP="00516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172" w:rsidRDefault="008A6483" w:rsidP="00423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81292" w:rsidRDefault="001069B7" w:rsidP="00423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185A24" w:rsidRDefault="00185A24" w:rsidP="0048129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683A" w:rsidRDefault="007C0015" w:rsidP="00185A24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3193B" w:rsidRDefault="0063193B" w:rsidP="0063193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D96" w:rsidRDefault="0063193B" w:rsidP="00423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D5D96" w:rsidRDefault="006D5D96" w:rsidP="00423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21DE9" w:rsidRPr="00BE6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63B5" w:rsidRDefault="00F463B5" w:rsidP="004232B7">
      <w:pPr>
        <w:pStyle w:val="HTMLiankstoformatuotas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C4B20" w:rsidRDefault="00CC4B20" w:rsidP="00F463B5">
      <w:pPr>
        <w:pStyle w:val="HTMLiankstoformatuotas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463B5" w:rsidRDefault="003C5EEC" w:rsidP="00423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3332" w:rsidRPr="004E04D8" w:rsidRDefault="00713332" w:rsidP="00132757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</w:rPr>
      </w:pPr>
    </w:p>
    <w:p w:rsidR="003B7CCD" w:rsidRDefault="00B739D6" w:rsidP="005C7AE3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3B7CCD" w:rsidSect="00794D73">
      <w:headerReference w:type="even" r:id="rId8"/>
      <w:headerReference w:type="default" r:id="rId9"/>
      <w:headerReference w:type="first" r:id="rId10"/>
      <w:type w:val="continuous"/>
      <w:pgSz w:w="11906" w:h="16838" w:code="9"/>
      <w:pgMar w:top="379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0DB" w:rsidRDefault="001220DB">
      <w:r>
        <w:separator/>
      </w:r>
    </w:p>
  </w:endnote>
  <w:endnote w:type="continuationSeparator" w:id="0">
    <w:p w:rsidR="001220DB" w:rsidRDefault="0012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0DB" w:rsidRDefault="001220DB">
      <w:r>
        <w:separator/>
      </w:r>
    </w:p>
  </w:footnote>
  <w:footnote w:type="continuationSeparator" w:id="0">
    <w:p w:rsidR="001220DB" w:rsidRDefault="00122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50BF5" w:rsidRDefault="00A50BF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22B70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A50BF5" w:rsidRDefault="00A50BF5" w:rsidP="0051432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 wp14:anchorId="191DA904" wp14:editId="21E9AD83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 wp14:anchorId="1CB230C4" wp14:editId="7B058F30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794D73" w:rsidRPr="00AE58B3" w:rsidRDefault="00AE58B3" w:rsidP="00AE58B3">
    <w:pPr>
      <w:tabs>
        <w:tab w:val="left" w:pos="690"/>
        <w:tab w:val="center" w:pos="4819"/>
      </w:tabs>
      <w:spacing w:after="40"/>
      <w:rPr>
        <w:b/>
        <w:sz w:val="28"/>
        <w:szCs w:val="28"/>
      </w:rPr>
    </w:pPr>
    <w:r w:rsidRPr="00AE58B3">
      <w:rPr>
        <w:b/>
        <w:sz w:val="28"/>
        <w:szCs w:val="28"/>
      </w:rPr>
      <w:tab/>
    </w:r>
    <w:r w:rsidRPr="00AE58B3">
      <w:rPr>
        <w:b/>
        <w:sz w:val="28"/>
        <w:szCs w:val="28"/>
      </w:rPr>
      <w:tab/>
    </w:r>
    <w:r w:rsidR="00794D73" w:rsidRPr="00AE58B3">
      <w:rPr>
        <w:b/>
        <w:sz w:val="28"/>
        <w:szCs w:val="28"/>
      </w:rPr>
      <w:t>ŠIAULIŲ SANATORINĖ MOKYKLA</w:t>
    </w:r>
  </w:p>
  <w:p w:rsidR="00794D73" w:rsidRPr="007921AC" w:rsidRDefault="00794D73" w:rsidP="00794D73">
    <w:pPr>
      <w:spacing w:after="40"/>
      <w:jc w:val="center"/>
      <w:rPr>
        <w:b/>
        <w:sz w:val="28"/>
        <w:szCs w:val="28"/>
      </w:rPr>
    </w:pPr>
  </w:p>
  <w:p w:rsidR="00794D73" w:rsidRPr="007921AC" w:rsidRDefault="00794D73" w:rsidP="007921AC">
    <w:pPr>
      <w:spacing w:after="40"/>
      <w:jc w:val="both"/>
      <w:rPr>
        <w:b/>
        <w:sz w:val="20"/>
      </w:rPr>
    </w:pPr>
    <w:r w:rsidRPr="007921AC">
      <w:rPr>
        <w:sz w:val="18"/>
        <w:szCs w:val="18"/>
      </w:rPr>
      <w:t xml:space="preserve">  </w:t>
    </w:r>
    <w:r w:rsidR="007921AC" w:rsidRPr="007921AC">
      <w:rPr>
        <w:sz w:val="20"/>
      </w:rPr>
      <w:t>Biudžetinė įstaiga K.Kalinausko g. 17, LT-76281, Šiauliai, tel. (8 41) 52 46 12, el. p. rastine@sanatorine</w:t>
    </w:r>
    <w:r w:rsidR="007921AC">
      <w:rPr>
        <w:sz w:val="20"/>
      </w:rPr>
      <w:t>mokykla.lt</w:t>
    </w:r>
  </w:p>
  <w:p w:rsidR="00794D73" w:rsidRPr="007921AC" w:rsidRDefault="00794D73" w:rsidP="00794D73">
    <w:pPr>
      <w:jc w:val="center"/>
      <w:rPr>
        <w:color w:val="000000"/>
        <w:sz w:val="20"/>
      </w:rPr>
    </w:pPr>
    <w:r w:rsidRPr="007921AC">
      <w:rPr>
        <w:sz w:val="20"/>
      </w:rPr>
      <w:t xml:space="preserve">Duomenys kaupiami ir saugomi Juridinių asmenų registre, kodas 190983964   </w:t>
    </w:r>
  </w:p>
  <w:p w:rsidR="00794D73" w:rsidRPr="007921AC" w:rsidRDefault="00794D73" w:rsidP="00794D73">
    <w:pPr>
      <w:pBdr>
        <w:top w:val="single" w:sz="6" w:space="1" w:color="auto"/>
      </w:pBdr>
      <w:jc w:val="center"/>
      <w:rPr>
        <w:sz w:val="18"/>
        <w:szCs w:val="18"/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207"/>
    <w:multiLevelType w:val="hybridMultilevel"/>
    <w:tmpl w:val="7262B750"/>
    <w:lvl w:ilvl="0" w:tplc="7CF2B842">
      <w:start w:val="46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051D58AA"/>
    <w:multiLevelType w:val="hybridMultilevel"/>
    <w:tmpl w:val="0562E1A0"/>
    <w:lvl w:ilvl="0" w:tplc="A30C968C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3" w15:restartNumberingAfterBreak="0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" w15:restartNumberingAfterBreak="0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5" w15:restartNumberingAfterBreak="0">
    <w:nsid w:val="0DE71A4B"/>
    <w:multiLevelType w:val="hybridMultilevel"/>
    <w:tmpl w:val="D50A6B6E"/>
    <w:lvl w:ilvl="0" w:tplc="0416150C">
      <w:start w:val="46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7" w15:restartNumberingAfterBreak="0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8" w15:restartNumberingAfterBreak="0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B5826"/>
    <w:multiLevelType w:val="hybridMultilevel"/>
    <w:tmpl w:val="BC4C24EE"/>
    <w:lvl w:ilvl="0" w:tplc="19BC92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17AC6"/>
    <w:multiLevelType w:val="hybridMultilevel"/>
    <w:tmpl w:val="D612F89E"/>
    <w:lvl w:ilvl="0" w:tplc="2CA4EC7C">
      <w:start w:val="12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 w15:restartNumberingAfterBreak="0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14" w15:restartNumberingAfterBreak="0">
    <w:nsid w:val="3818251F"/>
    <w:multiLevelType w:val="hybridMultilevel"/>
    <w:tmpl w:val="801C55F6"/>
    <w:lvl w:ilvl="0" w:tplc="10387FA0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 w15:restartNumberingAfterBreak="0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6" w15:restartNumberingAfterBreak="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7" w15:restartNumberingAfterBreak="0">
    <w:nsid w:val="510D1CF4"/>
    <w:multiLevelType w:val="hybridMultilevel"/>
    <w:tmpl w:val="AB08D6AA"/>
    <w:lvl w:ilvl="0" w:tplc="300ED0AA">
      <w:start w:val="2"/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8" w15:restartNumberingAfterBreak="0">
    <w:nsid w:val="5DA71078"/>
    <w:multiLevelType w:val="hybridMultilevel"/>
    <w:tmpl w:val="9068595E"/>
    <w:lvl w:ilvl="0" w:tplc="3C18D01E">
      <w:start w:val="12"/>
      <w:numFmt w:val="bullet"/>
      <w:lvlText w:val="-"/>
      <w:lvlJc w:val="left"/>
      <w:pPr>
        <w:ind w:left="219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9" w15:restartNumberingAfterBreak="0">
    <w:nsid w:val="650F339C"/>
    <w:multiLevelType w:val="hybridMultilevel"/>
    <w:tmpl w:val="0E6CBFB8"/>
    <w:lvl w:ilvl="0" w:tplc="70B662F0">
      <w:start w:val="10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0" w15:restartNumberingAfterBreak="0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70AD7B0A"/>
    <w:multiLevelType w:val="multilevel"/>
    <w:tmpl w:val="C0983C0A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2" w15:restartNumberingAfterBreak="0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3" w15:restartNumberingAfterBreak="0">
    <w:nsid w:val="7DD703A6"/>
    <w:multiLevelType w:val="hybridMultilevel"/>
    <w:tmpl w:val="773EFAB6"/>
    <w:lvl w:ilvl="0" w:tplc="05640664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16"/>
  </w:num>
  <w:num w:numId="6">
    <w:abstractNumId w:val="4"/>
  </w:num>
  <w:num w:numId="7">
    <w:abstractNumId w:val="21"/>
  </w:num>
  <w:num w:numId="8">
    <w:abstractNumId w:val="6"/>
  </w:num>
  <w:num w:numId="9">
    <w:abstractNumId w:val="13"/>
  </w:num>
  <w:num w:numId="10">
    <w:abstractNumId w:val="7"/>
  </w:num>
  <w:num w:numId="11">
    <w:abstractNumId w:val="3"/>
  </w:num>
  <w:num w:numId="12">
    <w:abstractNumId w:val="2"/>
  </w:num>
  <w:num w:numId="13">
    <w:abstractNumId w:val="15"/>
  </w:num>
  <w:num w:numId="14">
    <w:abstractNumId w:val="20"/>
  </w:num>
  <w:num w:numId="15">
    <w:abstractNumId w:val="17"/>
  </w:num>
  <w:num w:numId="16">
    <w:abstractNumId w:val="19"/>
  </w:num>
  <w:num w:numId="17">
    <w:abstractNumId w:val="23"/>
  </w:num>
  <w:num w:numId="18">
    <w:abstractNumId w:val="10"/>
  </w:num>
  <w:num w:numId="19">
    <w:abstractNumId w:val="14"/>
  </w:num>
  <w:num w:numId="20">
    <w:abstractNumId w:val="18"/>
  </w:num>
  <w:num w:numId="21">
    <w:abstractNumId w:val="5"/>
  </w:num>
  <w:num w:numId="22">
    <w:abstractNumId w:val="0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07"/>
    <w:rsid w:val="00000F10"/>
    <w:rsid w:val="000019EA"/>
    <w:rsid w:val="000034C9"/>
    <w:rsid w:val="00004BD1"/>
    <w:rsid w:val="000058A2"/>
    <w:rsid w:val="00007743"/>
    <w:rsid w:val="00010ABB"/>
    <w:rsid w:val="000113CF"/>
    <w:rsid w:val="00011C1E"/>
    <w:rsid w:val="00013E85"/>
    <w:rsid w:val="00013F98"/>
    <w:rsid w:val="00015E9E"/>
    <w:rsid w:val="00016313"/>
    <w:rsid w:val="000167DA"/>
    <w:rsid w:val="000167FE"/>
    <w:rsid w:val="000204F4"/>
    <w:rsid w:val="000219F8"/>
    <w:rsid w:val="00022A3F"/>
    <w:rsid w:val="000239BD"/>
    <w:rsid w:val="00023B4D"/>
    <w:rsid w:val="00027953"/>
    <w:rsid w:val="0003019F"/>
    <w:rsid w:val="00030C9F"/>
    <w:rsid w:val="00031D72"/>
    <w:rsid w:val="0003380E"/>
    <w:rsid w:val="000372F5"/>
    <w:rsid w:val="00042CCF"/>
    <w:rsid w:val="00042EDB"/>
    <w:rsid w:val="00045343"/>
    <w:rsid w:val="00045998"/>
    <w:rsid w:val="00046B87"/>
    <w:rsid w:val="00050116"/>
    <w:rsid w:val="0005299A"/>
    <w:rsid w:val="00057428"/>
    <w:rsid w:val="00060033"/>
    <w:rsid w:val="00060039"/>
    <w:rsid w:val="00060D8D"/>
    <w:rsid w:val="00061ECE"/>
    <w:rsid w:val="000627EE"/>
    <w:rsid w:val="00063712"/>
    <w:rsid w:val="000645B6"/>
    <w:rsid w:val="00070351"/>
    <w:rsid w:val="00071FC1"/>
    <w:rsid w:val="000733B6"/>
    <w:rsid w:val="00074C74"/>
    <w:rsid w:val="0007616C"/>
    <w:rsid w:val="000762FF"/>
    <w:rsid w:val="00080C05"/>
    <w:rsid w:val="00081876"/>
    <w:rsid w:val="000823D1"/>
    <w:rsid w:val="00083273"/>
    <w:rsid w:val="00083ED3"/>
    <w:rsid w:val="00084556"/>
    <w:rsid w:val="00084BFD"/>
    <w:rsid w:val="0009069A"/>
    <w:rsid w:val="00091165"/>
    <w:rsid w:val="000912D9"/>
    <w:rsid w:val="000913F5"/>
    <w:rsid w:val="000917AE"/>
    <w:rsid w:val="000943F3"/>
    <w:rsid w:val="000968C0"/>
    <w:rsid w:val="000A0686"/>
    <w:rsid w:val="000A298B"/>
    <w:rsid w:val="000A4244"/>
    <w:rsid w:val="000A4706"/>
    <w:rsid w:val="000A4769"/>
    <w:rsid w:val="000A6656"/>
    <w:rsid w:val="000A7FD0"/>
    <w:rsid w:val="000B0B4B"/>
    <w:rsid w:val="000B0FB9"/>
    <w:rsid w:val="000B362C"/>
    <w:rsid w:val="000B5770"/>
    <w:rsid w:val="000B5CF3"/>
    <w:rsid w:val="000B5E02"/>
    <w:rsid w:val="000B605D"/>
    <w:rsid w:val="000B7085"/>
    <w:rsid w:val="000C3BF6"/>
    <w:rsid w:val="000C426B"/>
    <w:rsid w:val="000C5122"/>
    <w:rsid w:val="000C7756"/>
    <w:rsid w:val="000D0DC3"/>
    <w:rsid w:val="000D4EC4"/>
    <w:rsid w:val="000D7A62"/>
    <w:rsid w:val="000E0B98"/>
    <w:rsid w:val="000E14D0"/>
    <w:rsid w:val="000E202E"/>
    <w:rsid w:val="000E27F2"/>
    <w:rsid w:val="000E31BC"/>
    <w:rsid w:val="000E48A2"/>
    <w:rsid w:val="000F07E3"/>
    <w:rsid w:val="000F1253"/>
    <w:rsid w:val="000F1F6D"/>
    <w:rsid w:val="000F3B4B"/>
    <w:rsid w:val="000F4E41"/>
    <w:rsid w:val="000F4E64"/>
    <w:rsid w:val="000F6EC5"/>
    <w:rsid w:val="00100098"/>
    <w:rsid w:val="001052DC"/>
    <w:rsid w:val="00105D76"/>
    <w:rsid w:val="001069B7"/>
    <w:rsid w:val="001115E6"/>
    <w:rsid w:val="00114887"/>
    <w:rsid w:val="00115FF3"/>
    <w:rsid w:val="001220DB"/>
    <w:rsid w:val="00126FF4"/>
    <w:rsid w:val="00132757"/>
    <w:rsid w:val="00132C8A"/>
    <w:rsid w:val="00133E4B"/>
    <w:rsid w:val="0013503C"/>
    <w:rsid w:val="0013521B"/>
    <w:rsid w:val="00135DBF"/>
    <w:rsid w:val="001378A2"/>
    <w:rsid w:val="00141919"/>
    <w:rsid w:val="0014320D"/>
    <w:rsid w:val="00144881"/>
    <w:rsid w:val="00146170"/>
    <w:rsid w:val="00147694"/>
    <w:rsid w:val="0015049A"/>
    <w:rsid w:val="00151338"/>
    <w:rsid w:val="0015133B"/>
    <w:rsid w:val="00151383"/>
    <w:rsid w:val="00151BD8"/>
    <w:rsid w:val="001525B8"/>
    <w:rsid w:val="00153630"/>
    <w:rsid w:val="00153F3C"/>
    <w:rsid w:val="00155AFA"/>
    <w:rsid w:val="00156B6D"/>
    <w:rsid w:val="00157CA4"/>
    <w:rsid w:val="00160CCD"/>
    <w:rsid w:val="0016167F"/>
    <w:rsid w:val="00161D20"/>
    <w:rsid w:val="0016506C"/>
    <w:rsid w:val="00167F80"/>
    <w:rsid w:val="0017098B"/>
    <w:rsid w:val="001721AA"/>
    <w:rsid w:val="001723D9"/>
    <w:rsid w:val="00172FCF"/>
    <w:rsid w:val="00174B4C"/>
    <w:rsid w:val="00174C44"/>
    <w:rsid w:val="0017509A"/>
    <w:rsid w:val="00175274"/>
    <w:rsid w:val="00180E5D"/>
    <w:rsid w:val="00180E67"/>
    <w:rsid w:val="00182789"/>
    <w:rsid w:val="001830BD"/>
    <w:rsid w:val="0018387E"/>
    <w:rsid w:val="0018395A"/>
    <w:rsid w:val="00185A24"/>
    <w:rsid w:val="00190EF0"/>
    <w:rsid w:val="001932CB"/>
    <w:rsid w:val="00193DEA"/>
    <w:rsid w:val="00194DC6"/>
    <w:rsid w:val="001955C5"/>
    <w:rsid w:val="001958EA"/>
    <w:rsid w:val="0019699D"/>
    <w:rsid w:val="001A0CA8"/>
    <w:rsid w:val="001A3B4C"/>
    <w:rsid w:val="001A4895"/>
    <w:rsid w:val="001A4B70"/>
    <w:rsid w:val="001A6339"/>
    <w:rsid w:val="001A69A8"/>
    <w:rsid w:val="001B121C"/>
    <w:rsid w:val="001B2D09"/>
    <w:rsid w:val="001B313D"/>
    <w:rsid w:val="001B3221"/>
    <w:rsid w:val="001B39BC"/>
    <w:rsid w:val="001B4DB9"/>
    <w:rsid w:val="001B5083"/>
    <w:rsid w:val="001C30C0"/>
    <w:rsid w:val="001C345F"/>
    <w:rsid w:val="001C37CE"/>
    <w:rsid w:val="001C4092"/>
    <w:rsid w:val="001C4BD3"/>
    <w:rsid w:val="001C6E0C"/>
    <w:rsid w:val="001D46F5"/>
    <w:rsid w:val="001D5260"/>
    <w:rsid w:val="001D5820"/>
    <w:rsid w:val="001E0AF2"/>
    <w:rsid w:val="001E11F3"/>
    <w:rsid w:val="001E1C6D"/>
    <w:rsid w:val="001E27EA"/>
    <w:rsid w:val="001E39E1"/>
    <w:rsid w:val="001E5584"/>
    <w:rsid w:val="001E6313"/>
    <w:rsid w:val="001E6C01"/>
    <w:rsid w:val="001F0DC1"/>
    <w:rsid w:val="001F2A98"/>
    <w:rsid w:val="001F31BD"/>
    <w:rsid w:val="001F66A1"/>
    <w:rsid w:val="001F7D17"/>
    <w:rsid w:val="0020156C"/>
    <w:rsid w:val="002037E8"/>
    <w:rsid w:val="00206288"/>
    <w:rsid w:val="00210A03"/>
    <w:rsid w:val="002123A4"/>
    <w:rsid w:val="00213C0F"/>
    <w:rsid w:val="00215B1D"/>
    <w:rsid w:val="0021620A"/>
    <w:rsid w:val="002178C2"/>
    <w:rsid w:val="00221CD5"/>
    <w:rsid w:val="00222FB7"/>
    <w:rsid w:val="00224B1F"/>
    <w:rsid w:val="00224F1F"/>
    <w:rsid w:val="00225D3F"/>
    <w:rsid w:val="00227F79"/>
    <w:rsid w:val="00230986"/>
    <w:rsid w:val="00230EF6"/>
    <w:rsid w:val="00231A1D"/>
    <w:rsid w:val="00231D85"/>
    <w:rsid w:val="00233A01"/>
    <w:rsid w:val="00233F46"/>
    <w:rsid w:val="002363F5"/>
    <w:rsid w:val="002379A4"/>
    <w:rsid w:val="00237E57"/>
    <w:rsid w:val="002436B3"/>
    <w:rsid w:val="002444D2"/>
    <w:rsid w:val="00244A3E"/>
    <w:rsid w:val="0025203A"/>
    <w:rsid w:val="002525BC"/>
    <w:rsid w:val="00252AB1"/>
    <w:rsid w:val="00253462"/>
    <w:rsid w:val="00254650"/>
    <w:rsid w:val="00255261"/>
    <w:rsid w:val="00255D4F"/>
    <w:rsid w:val="00256A38"/>
    <w:rsid w:val="00257BEF"/>
    <w:rsid w:val="00257E91"/>
    <w:rsid w:val="00260A5A"/>
    <w:rsid w:val="00267BCA"/>
    <w:rsid w:val="00267CF4"/>
    <w:rsid w:val="00270B3C"/>
    <w:rsid w:val="00270F70"/>
    <w:rsid w:val="0027205B"/>
    <w:rsid w:val="00272153"/>
    <w:rsid w:val="002766E8"/>
    <w:rsid w:val="00280C7B"/>
    <w:rsid w:val="00281DF6"/>
    <w:rsid w:val="00285564"/>
    <w:rsid w:val="002864A8"/>
    <w:rsid w:val="0028763A"/>
    <w:rsid w:val="002908D3"/>
    <w:rsid w:val="00291981"/>
    <w:rsid w:val="00294095"/>
    <w:rsid w:val="00294189"/>
    <w:rsid w:val="00294E76"/>
    <w:rsid w:val="002A0435"/>
    <w:rsid w:val="002A3ABC"/>
    <w:rsid w:val="002A3CE2"/>
    <w:rsid w:val="002A3F14"/>
    <w:rsid w:val="002A4AAE"/>
    <w:rsid w:val="002A4D78"/>
    <w:rsid w:val="002B19B6"/>
    <w:rsid w:val="002B29C2"/>
    <w:rsid w:val="002B2B8A"/>
    <w:rsid w:val="002B47B6"/>
    <w:rsid w:val="002B6323"/>
    <w:rsid w:val="002C0ACE"/>
    <w:rsid w:val="002C1914"/>
    <w:rsid w:val="002C29EA"/>
    <w:rsid w:val="002C6F72"/>
    <w:rsid w:val="002C7D56"/>
    <w:rsid w:val="002D0530"/>
    <w:rsid w:val="002D17B4"/>
    <w:rsid w:val="002D22B0"/>
    <w:rsid w:val="002D358E"/>
    <w:rsid w:val="002D516E"/>
    <w:rsid w:val="002D6DD8"/>
    <w:rsid w:val="002D76F7"/>
    <w:rsid w:val="002E718B"/>
    <w:rsid w:val="002E71CA"/>
    <w:rsid w:val="002F091E"/>
    <w:rsid w:val="002F53DF"/>
    <w:rsid w:val="002F7088"/>
    <w:rsid w:val="002F79A5"/>
    <w:rsid w:val="002F79A8"/>
    <w:rsid w:val="002F7A33"/>
    <w:rsid w:val="003014E2"/>
    <w:rsid w:val="0030197A"/>
    <w:rsid w:val="00301D9C"/>
    <w:rsid w:val="003038F3"/>
    <w:rsid w:val="00303F45"/>
    <w:rsid w:val="003054A8"/>
    <w:rsid w:val="00307542"/>
    <w:rsid w:val="0031018B"/>
    <w:rsid w:val="00311158"/>
    <w:rsid w:val="00311A53"/>
    <w:rsid w:val="003140D5"/>
    <w:rsid w:val="00315108"/>
    <w:rsid w:val="003160FC"/>
    <w:rsid w:val="003165AA"/>
    <w:rsid w:val="00316716"/>
    <w:rsid w:val="00321DE9"/>
    <w:rsid w:val="0032208F"/>
    <w:rsid w:val="003237D1"/>
    <w:rsid w:val="00323AA9"/>
    <w:rsid w:val="00325947"/>
    <w:rsid w:val="0032628C"/>
    <w:rsid w:val="00327237"/>
    <w:rsid w:val="003307CB"/>
    <w:rsid w:val="00332451"/>
    <w:rsid w:val="0033540E"/>
    <w:rsid w:val="0034114E"/>
    <w:rsid w:val="003416B4"/>
    <w:rsid w:val="0034286C"/>
    <w:rsid w:val="00342FF8"/>
    <w:rsid w:val="0034469E"/>
    <w:rsid w:val="00344770"/>
    <w:rsid w:val="003468DE"/>
    <w:rsid w:val="00346BB6"/>
    <w:rsid w:val="00346BD4"/>
    <w:rsid w:val="00346C43"/>
    <w:rsid w:val="003471D7"/>
    <w:rsid w:val="0035140D"/>
    <w:rsid w:val="00354510"/>
    <w:rsid w:val="00354E68"/>
    <w:rsid w:val="003557D1"/>
    <w:rsid w:val="0036028C"/>
    <w:rsid w:val="003609D5"/>
    <w:rsid w:val="00364F08"/>
    <w:rsid w:val="00367EBC"/>
    <w:rsid w:val="0037397E"/>
    <w:rsid w:val="00373C5E"/>
    <w:rsid w:val="0037416F"/>
    <w:rsid w:val="00374D59"/>
    <w:rsid w:val="003754E3"/>
    <w:rsid w:val="00377E4A"/>
    <w:rsid w:val="00380737"/>
    <w:rsid w:val="003812F0"/>
    <w:rsid w:val="003909C0"/>
    <w:rsid w:val="003923F2"/>
    <w:rsid w:val="003928E8"/>
    <w:rsid w:val="00393689"/>
    <w:rsid w:val="003946DC"/>
    <w:rsid w:val="00395959"/>
    <w:rsid w:val="003A23E3"/>
    <w:rsid w:val="003A3FB8"/>
    <w:rsid w:val="003A4115"/>
    <w:rsid w:val="003A5DF6"/>
    <w:rsid w:val="003A7B31"/>
    <w:rsid w:val="003B2F8E"/>
    <w:rsid w:val="003B4B87"/>
    <w:rsid w:val="003B53BF"/>
    <w:rsid w:val="003B6212"/>
    <w:rsid w:val="003B6B48"/>
    <w:rsid w:val="003B7CCD"/>
    <w:rsid w:val="003C04E0"/>
    <w:rsid w:val="003C0718"/>
    <w:rsid w:val="003C0EE5"/>
    <w:rsid w:val="003C273B"/>
    <w:rsid w:val="003C5EEC"/>
    <w:rsid w:val="003D41A6"/>
    <w:rsid w:val="003D465E"/>
    <w:rsid w:val="003D4E7E"/>
    <w:rsid w:val="003D4FFB"/>
    <w:rsid w:val="003D5839"/>
    <w:rsid w:val="003D5F03"/>
    <w:rsid w:val="003D6059"/>
    <w:rsid w:val="003D7084"/>
    <w:rsid w:val="003D709D"/>
    <w:rsid w:val="003E38D3"/>
    <w:rsid w:val="003E480B"/>
    <w:rsid w:val="003E5212"/>
    <w:rsid w:val="003F011D"/>
    <w:rsid w:val="003F12AC"/>
    <w:rsid w:val="003F28E8"/>
    <w:rsid w:val="003F42B3"/>
    <w:rsid w:val="003F4817"/>
    <w:rsid w:val="003F537F"/>
    <w:rsid w:val="003F6737"/>
    <w:rsid w:val="003F7156"/>
    <w:rsid w:val="003F7631"/>
    <w:rsid w:val="003F7AC4"/>
    <w:rsid w:val="003F7DFC"/>
    <w:rsid w:val="00400351"/>
    <w:rsid w:val="004004BD"/>
    <w:rsid w:val="0040153D"/>
    <w:rsid w:val="0040380D"/>
    <w:rsid w:val="00404385"/>
    <w:rsid w:val="0040468C"/>
    <w:rsid w:val="004050C1"/>
    <w:rsid w:val="0040535A"/>
    <w:rsid w:val="004064A8"/>
    <w:rsid w:val="004066CA"/>
    <w:rsid w:val="00407AC6"/>
    <w:rsid w:val="004125D7"/>
    <w:rsid w:val="00413FA0"/>
    <w:rsid w:val="00414B9B"/>
    <w:rsid w:val="00415942"/>
    <w:rsid w:val="0041683A"/>
    <w:rsid w:val="0041799F"/>
    <w:rsid w:val="00417B66"/>
    <w:rsid w:val="00417BBC"/>
    <w:rsid w:val="00421023"/>
    <w:rsid w:val="004232B7"/>
    <w:rsid w:val="004259ED"/>
    <w:rsid w:val="00425E6F"/>
    <w:rsid w:val="0042629A"/>
    <w:rsid w:val="004270FB"/>
    <w:rsid w:val="00427EEA"/>
    <w:rsid w:val="00430481"/>
    <w:rsid w:val="00430E2F"/>
    <w:rsid w:val="0043166E"/>
    <w:rsid w:val="00431704"/>
    <w:rsid w:val="00431827"/>
    <w:rsid w:val="00431EF2"/>
    <w:rsid w:val="00431F04"/>
    <w:rsid w:val="00433CEA"/>
    <w:rsid w:val="00433DE1"/>
    <w:rsid w:val="00440CAE"/>
    <w:rsid w:val="00441918"/>
    <w:rsid w:val="0044462A"/>
    <w:rsid w:val="00444785"/>
    <w:rsid w:val="00447ACF"/>
    <w:rsid w:val="00447B2D"/>
    <w:rsid w:val="00447D2B"/>
    <w:rsid w:val="00451959"/>
    <w:rsid w:val="0045284B"/>
    <w:rsid w:val="00452ED8"/>
    <w:rsid w:val="00455D4B"/>
    <w:rsid w:val="0045626C"/>
    <w:rsid w:val="004569C1"/>
    <w:rsid w:val="00456A66"/>
    <w:rsid w:val="00456D21"/>
    <w:rsid w:val="00457BD9"/>
    <w:rsid w:val="004600C6"/>
    <w:rsid w:val="0046032B"/>
    <w:rsid w:val="0046262D"/>
    <w:rsid w:val="00463A4C"/>
    <w:rsid w:val="00464569"/>
    <w:rsid w:val="00464648"/>
    <w:rsid w:val="00464812"/>
    <w:rsid w:val="00471352"/>
    <w:rsid w:val="00472C88"/>
    <w:rsid w:val="00475D3E"/>
    <w:rsid w:val="00476D77"/>
    <w:rsid w:val="004809C0"/>
    <w:rsid w:val="00481292"/>
    <w:rsid w:val="00483C77"/>
    <w:rsid w:val="00484009"/>
    <w:rsid w:val="004845B6"/>
    <w:rsid w:val="0048732D"/>
    <w:rsid w:val="00487AD7"/>
    <w:rsid w:val="0049083B"/>
    <w:rsid w:val="004949C6"/>
    <w:rsid w:val="004955AF"/>
    <w:rsid w:val="00497D7A"/>
    <w:rsid w:val="00497F2C"/>
    <w:rsid w:val="004A0D26"/>
    <w:rsid w:val="004A3D82"/>
    <w:rsid w:val="004A5FF3"/>
    <w:rsid w:val="004A740F"/>
    <w:rsid w:val="004A7482"/>
    <w:rsid w:val="004A7894"/>
    <w:rsid w:val="004A7D23"/>
    <w:rsid w:val="004B0BFB"/>
    <w:rsid w:val="004B3054"/>
    <w:rsid w:val="004B3CAA"/>
    <w:rsid w:val="004B4EFC"/>
    <w:rsid w:val="004B53BC"/>
    <w:rsid w:val="004B5577"/>
    <w:rsid w:val="004B5583"/>
    <w:rsid w:val="004B5DA5"/>
    <w:rsid w:val="004B6CB9"/>
    <w:rsid w:val="004B7AA2"/>
    <w:rsid w:val="004B7B05"/>
    <w:rsid w:val="004C0201"/>
    <w:rsid w:val="004C29DF"/>
    <w:rsid w:val="004C5ACC"/>
    <w:rsid w:val="004C6177"/>
    <w:rsid w:val="004C6948"/>
    <w:rsid w:val="004C6A2B"/>
    <w:rsid w:val="004C6F77"/>
    <w:rsid w:val="004D01D2"/>
    <w:rsid w:val="004D02D7"/>
    <w:rsid w:val="004D05F3"/>
    <w:rsid w:val="004D2D37"/>
    <w:rsid w:val="004D3C35"/>
    <w:rsid w:val="004D4FA8"/>
    <w:rsid w:val="004D74E0"/>
    <w:rsid w:val="004E04D8"/>
    <w:rsid w:val="004E13BE"/>
    <w:rsid w:val="004E1B9A"/>
    <w:rsid w:val="004E36E4"/>
    <w:rsid w:val="004E4728"/>
    <w:rsid w:val="004E6200"/>
    <w:rsid w:val="004E7213"/>
    <w:rsid w:val="004F0ADB"/>
    <w:rsid w:val="004F2F3B"/>
    <w:rsid w:val="004F3ADB"/>
    <w:rsid w:val="004F4D8F"/>
    <w:rsid w:val="004F7DB0"/>
    <w:rsid w:val="005010BE"/>
    <w:rsid w:val="005024E9"/>
    <w:rsid w:val="00505A02"/>
    <w:rsid w:val="00510339"/>
    <w:rsid w:val="00511C94"/>
    <w:rsid w:val="00513B73"/>
    <w:rsid w:val="00514322"/>
    <w:rsid w:val="00515A7C"/>
    <w:rsid w:val="0051604F"/>
    <w:rsid w:val="005162B7"/>
    <w:rsid w:val="005164F9"/>
    <w:rsid w:val="00517E65"/>
    <w:rsid w:val="00520452"/>
    <w:rsid w:val="00520E4C"/>
    <w:rsid w:val="00522B70"/>
    <w:rsid w:val="00522F1C"/>
    <w:rsid w:val="00523150"/>
    <w:rsid w:val="00523AD5"/>
    <w:rsid w:val="00524320"/>
    <w:rsid w:val="00524D26"/>
    <w:rsid w:val="00525FA9"/>
    <w:rsid w:val="00525FFE"/>
    <w:rsid w:val="00526073"/>
    <w:rsid w:val="005260FB"/>
    <w:rsid w:val="005264B4"/>
    <w:rsid w:val="00526808"/>
    <w:rsid w:val="0053078B"/>
    <w:rsid w:val="005311A0"/>
    <w:rsid w:val="00532CF6"/>
    <w:rsid w:val="00534963"/>
    <w:rsid w:val="00534A8E"/>
    <w:rsid w:val="005353A3"/>
    <w:rsid w:val="00537A8B"/>
    <w:rsid w:val="00537CE5"/>
    <w:rsid w:val="0054009A"/>
    <w:rsid w:val="005407C1"/>
    <w:rsid w:val="00540925"/>
    <w:rsid w:val="00543C38"/>
    <w:rsid w:val="00545C5B"/>
    <w:rsid w:val="005462CE"/>
    <w:rsid w:val="00547DC7"/>
    <w:rsid w:val="005533A2"/>
    <w:rsid w:val="00554C04"/>
    <w:rsid w:val="0055631B"/>
    <w:rsid w:val="00557C55"/>
    <w:rsid w:val="00561A9A"/>
    <w:rsid w:val="00561E4E"/>
    <w:rsid w:val="005635F7"/>
    <w:rsid w:val="00565E96"/>
    <w:rsid w:val="00566FF4"/>
    <w:rsid w:val="00567BC9"/>
    <w:rsid w:val="00572804"/>
    <w:rsid w:val="00572BEA"/>
    <w:rsid w:val="00574B9E"/>
    <w:rsid w:val="00577B1F"/>
    <w:rsid w:val="00583B6B"/>
    <w:rsid w:val="0058544A"/>
    <w:rsid w:val="005856D4"/>
    <w:rsid w:val="00585E15"/>
    <w:rsid w:val="00590666"/>
    <w:rsid w:val="00590945"/>
    <w:rsid w:val="00590CE6"/>
    <w:rsid w:val="00590F10"/>
    <w:rsid w:val="0059194C"/>
    <w:rsid w:val="005920D7"/>
    <w:rsid w:val="005921E5"/>
    <w:rsid w:val="00594EF9"/>
    <w:rsid w:val="00596D57"/>
    <w:rsid w:val="005A2406"/>
    <w:rsid w:val="005A31EE"/>
    <w:rsid w:val="005A4EAC"/>
    <w:rsid w:val="005A576A"/>
    <w:rsid w:val="005A75DF"/>
    <w:rsid w:val="005B01C3"/>
    <w:rsid w:val="005B1298"/>
    <w:rsid w:val="005B1A12"/>
    <w:rsid w:val="005B1B73"/>
    <w:rsid w:val="005B33E7"/>
    <w:rsid w:val="005B429B"/>
    <w:rsid w:val="005B43D1"/>
    <w:rsid w:val="005B5C9F"/>
    <w:rsid w:val="005B5CD5"/>
    <w:rsid w:val="005B6D7B"/>
    <w:rsid w:val="005B6EF2"/>
    <w:rsid w:val="005B6F80"/>
    <w:rsid w:val="005B789A"/>
    <w:rsid w:val="005C08E5"/>
    <w:rsid w:val="005C0D12"/>
    <w:rsid w:val="005C1336"/>
    <w:rsid w:val="005C17FA"/>
    <w:rsid w:val="005C521E"/>
    <w:rsid w:val="005C566F"/>
    <w:rsid w:val="005C59F9"/>
    <w:rsid w:val="005C6EB5"/>
    <w:rsid w:val="005C72D0"/>
    <w:rsid w:val="005C7AE3"/>
    <w:rsid w:val="005D00FE"/>
    <w:rsid w:val="005D2056"/>
    <w:rsid w:val="005D32B3"/>
    <w:rsid w:val="005D4A79"/>
    <w:rsid w:val="005D7D8D"/>
    <w:rsid w:val="005E0DC8"/>
    <w:rsid w:val="005E1ED3"/>
    <w:rsid w:val="005E20BC"/>
    <w:rsid w:val="005E2ED0"/>
    <w:rsid w:val="005E38AE"/>
    <w:rsid w:val="005E4FD8"/>
    <w:rsid w:val="005E7664"/>
    <w:rsid w:val="005F3F62"/>
    <w:rsid w:val="005F4581"/>
    <w:rsid w:val="005F54A1"/>
    <w:rsid w:val="005F5BF4"/>
    <w:rsid w:val="005F6867"/>
    <w:rsid w:val="005F6B86"/>
    <w:rsid w:val="00602B68"/>
    <w:rsid w:val="00605159"/>
    <w:rsid w:val="00610FF4"/>
    <w:rsid w:val="00612543"/>
    <w:rsid w:val="0061255B"/>
    <w:rsid w:val="00615F35"/>
    <w:rsid w:val="00616E32"/>
    <w:rsid w:val="00620314"/>
    <w:rsid w:val="00620AA9"/>
    <w:rsid w:val="006214B8"/>
    <w:rsid w:val="00622160"/>
    <w:rsid w:val="006228D6"/>
    <w:rsid w:val="00623C06"/>
    <w:rsid w:val="00624854"/>
    <w:rsid w:val="006263F2"/>
    <w:rsid w:val="00626823"/>
    <w:rsid w:val="00626CF0"/>
    <w:rsid w:val="00627B13"/>
    <w:rsid w:val="00630CE5"/>
    <w:rsid w:val="0063193B"/>
    <w:rsid w:val="00633B54"/>
    <w:rsid w:val="00634BA1"/>
    <w:rsid w:val="0063569B"/>
    <w:rsid w:val="006364B2"/>
    <w:rsid w:val="00636EEB"/>
    <w:rsid w:val="00637CCD"/>
    <w:rsid w:val="006411B1"/>
    <w:rsid w:val="00641FEC"/>
    <w:rsid w:val="00642F3E"/>
    <w:rsid w:val="00644978"/>
    <w:rsid w:val="0064611D"/>
    <w:rsid w:val="00646BE1"/>
    <w:rsid w:val="00647456"/>
    <w:rsid w:val="00647797"/>
    <w:rsid w:val="00647966"/>
    <w:rsid w:val="00647DB2"/>
    <w:rsid w:val="00651EE7"/>
    <w:rsid w:val="00652F98"/>
    <w:rsid w:val="00653465"/>
    <w:rsid w:val="006548D7"/>
    <w:rsid w:val="00654D19"/>
    <w:rsid w:val="0065522C"/>
    <w:rsid w:val="0065537D"/>
    <w:rsid w:val="00655B12"/>
    <w:rsid w:val="00656385"/>
    <w:rsid w:val="00660C60"/>
    <w:rsid w:val="00661968"/>
    <w:rsid w:val="006619E8"/>
    <w:rsid w:val="00662BF4"/>
    <w:rsid w:val="0066792B"/>
    <w:rsid w:val="00670972"/>
    <w:rsid w:val="00671632"/>
    <w:rsid w:val="00673751"/>
    <w:rsid w:val="00674254"/>
    <w:rsid w:val="00675E66"/>
    <w:rsid w:val="00676CC5"/>
    <w:rsid w:val="00677401"/>
    <w:rsid w:val="006818CA"/>
    <w:rsid w:val="0068540F"/>
    <w:rsid w:val="00686CDF"/>
    <w:rsid w:val="00691118"/>
    <w:rsid w:val="00691B69"/>
    <w:rsid w:val="006A054A"/>
    <w:rsid w:val="006A05C4"/>
    <w:rsid w:val="006A154E"/>
    <w:rsid w:val="006A2B1E"/>
    <w:rsid w:val="006A647D"/>
    <w:rsid w:val="006A684F"/>
    <w:rsid w:val="006A6BC2"/>
    <w:rsid w:val="006A70F8"/>
    <w:rsid w:val="006A731A"/>
    <w:rsid w:val="006B0D73"/>
    <w:rsid w:val="006B2605"/>
    <w:rsid w:val="006B2FDB"/>
    <w:rsid w:val="006B4035"/>
    <w:rsid w:val="006B492E"/>
    <w:rsid w:val="006B5444"/>
    <w:rsid w:val="006B59AB"/>
    <w:rsid w:val="006B63D1"/>
    <w:rsid w:val="006B6D3A"/>
    <w:rsid w:val="006B7433"/>
    <w:rsid w:val="006C043E"/>
    <w:rsid w:val="006C2002"/>
    <w:rsid w:val="006C5FC0"/>
    <w:rsid w:val="006C787C"/>
    <w:rsid w:val="006C7B7B"/>
    <w:rsid w:val="006C7C33"/>
    <w:rsid w:val="006D1EA5"/>
    <w:rsid w:val="006D208D"/>
    <w:rsid w:val="006D2D2A"/>
    <w:rsid w:val="006D2E25"/>
    <w:rsid w:val="006D4473"/>
    <w:rsid w:val="006D4A22"/>
    <w:rsid w:val="006D510A"/>
    <w:rsid w:val="006D5D96"/>
    <w:rsid w:val="006D7574"/>
    <w:rsid w:val="006D7629"/>
    <w:rsid w:val="006E0307"/>
    <w:rsid w:val="006E0EE6"/>
    <w:rsid w:val="006E174E"/>
    <w:rsid w:val="006E2CED"/>
    <w:rsid w:val="006E335C"/>
    <w:rsid w:val="006E7650"/>
    <w:rsid w:val="006F00D5"/>
    <w:rsid w:val="006F0AC6"/>
    <w:rsid w:val="006F0B5D"/>
    <w:rsid w:val="006F0E7A"/>
    <w:rsid w:val="006F10D1"/>
    <w:rsid w:val="006F1EC4"/>
    <w:rsid w:val="006F2085"/>
    <w:rsid w:val="006F2EE0"/>
    <w:rsid w:val="006F39A3"/>
    <w:rsid w:val="006F40FC"/>
    <w:rsid w:val="006F4D0D"/>
    <w:rsid w:val="00701880"/>
    <w:rsid w:val="0070269C"/>
    <w:rsid w:val="007038F1"/>
    <w:rsid w:val="007074CD"/>
    <w:rsid w:val="00707F17"/>
    <w:rsid w:val="00707FB1"/>
    <w:rsid w:val="00713332"/>
    <w:rsid w:val="007159A3"/>
    <w:rsid w:val="00716247"/>
    <w:rsid w:val="00724294"/>
    <w:rsid w:val="00727400"/>
    <w:rsid w:val="00727B1E"/>
    <w:rsid w:val="0073444D"/>
    <w:rsid w:val="00736F26"/>
    <w:rsid w:val="00741BAB"/>
    <w:rsid w:val="007425F9"/>
    <w:rsid w:val="007443E8"/>
    <w:rsid w:val="00744A99"/>
    <w:rsid w:val="00744EB3"/>
    <w:rsid w:val="00744F8B"/>
    <w:rsid w:val="00746ABC"/>
    <w:rsid w:val="007478D5"/>
    <w:rsid w:val="00752A81"/>
    <w:rsid w:val="00754D71"/>
    <w:rsid w:val="007559A2"/>
    <w:rsid w:val="00757875"/>
    <w:rsid w:val="00761055"/>
    <w:rsid w:val="00761D4B"/>
    <w:rsid w:val="00766A0A"/>
    <w:rsid w:val="00767CB9"/>
    <w:rsid w:val="00770F09"/>
    <w:rsid w:val="00772D54"/>
    <w:rsid w:val="00775797"/>
    <w:rsid w:val="0077613C"/>
    <w:rsid w:val="00782C43"/>
    <w:rsid w:val="00784C94"/>
    <w:rsid w:val="0078510D"/>
    <w:rsid w:val="007861B6"/>
    <w:rsid w:val="007918F8"/>
    <w:rsid w:val="007920B5"/>
    <w:rsid w:val="00792149"/>
    <w:rsid w:val="007921AC"/>
    <w:rsid w:val="00793937"/>
    <w:rsid w:val="00794D73"/>
    <w:rsid w:val="00795C4E"/>
    <w:rsid w:val="00796C33"/>
    <w:rsid w:val="007A0FBD"/>
    <w:rsid w:val="007A3B2B"/>
    <w:rsid w:val="007A5726"/>
    <w:rsid w:val="007B0276"/>
    <w:rsid w:val="007B0468"/>
    <w:rsid w:val="007B1CDC"/>
    <w:rsid w:val="007B251E"/>
    <w:rsid w:val="007B4BC7"/>
    <w:rsid w:val="007B53D3"/>
    <w:rsid w:val="007B64EE"/>
    <w:rsid w:val="007B6720"/>
    <w:rsid w:val="007B727B"/>
    <w:rsid w:val="007C0015"/>
    <w:rsid w:val="007C04B1"/>
    <w:rsid w:val="007C07E9"/>
    <w:rsid w:val="007C0C34"/>
    <w:rsid w:val="007C2F44"/>
    <w:rsid w:val="007C30A4"/>
    <w:rsid w:val="007C6275"/>
    <w:rsid w:val="007D176E"/>
    <w:rsid w:val="007D6AA4"/>
    <w:rsid w:val="007D7E5C"/>
    <w:rsid w:val="007E0DD5"/>
    <w:rsid w:val="007E3F79"/>
    <w:rsid w:val="007E6687"/>
    <w:rsid w:val="007E6F15"/>
    <w:rsid w:val="007E7F84"/>
    <w:rsid w:val="007F1AFE"/>
    <w:rsid w:val="007F4567"/>
    <w:rsid w:val="007F5130"/>
    <w:rsid w:val="007F6889"/>
    <w:rsid w:val="007F72E3"/>
    <w:rsid w:val="007F7D04"/>
    <w:rsid w:val="00802FA3"/>
    <w:rsid w:val="00803B1C"/>
    <w:rsid w:val="00803CF5"/>
    <w:rsid w:val="00803DE4"/>
    <w:rsid w:val="00804355"/>
    <w:rsid w:val="00805011"/>
    <w:rsid w:val="00806F7E"/>
    <w:rsid w:val="00807053"/>
    <w:rsid w:val="00811382"/>
    <w:rsid w:val="00812B0F"/>
    <w:rsid w:val="00816754"/>
    <w:rsid w:val="00820FCC"/>
    <w:rsid w:val="008229CF"/>
    <w:rsid w:val="00824244"/>
    <w:rsid w:val="00826299"/>
    <w:rsid w:val="0083129A"/>
    <w:rsid w:val="0083356B"/>
    <w:rsid w:val="008337C2"/>
    <w:rsid w:val="00834218"/>
    <w:rsid w:val="00836730"/>
    <w:rsid w:val="00836B39"/>
    <w:rsid w:val="00841B3A"/>
    <w:rsid w:val="00843C71"/>
    <w:rsid w:val="008447F3"/>
    <w:rsid w:val="00844824"/>
    <w:rsid w:val="00844D6D"/>
    <w:rsid w:val="008453EA"/>
    <w:rsid w:val="008458C5"/>
    <w:rsid w:val="00845A14"/>
    <w:rsid w:val="00845B66"/>
    <w:rsid w:val="00846E1E"/>
    <w:rsid w:val="00847815"/>
    <w:rsid w:val="0085158B"/>
    <w:rsid w:val="0085619D"/>
    <w:rsid w:val="0085663A"/>
    <w:rsid w:val="00856700"/>
    <w:rsid w:val="00860170"/>
    <w:rsid w:val="00863075"/>
    <w:rsid w:val="00863476"/>
    <w:rsid w:val="00863BAC"/>
    <w:rsid w:val="008645B7"/>
    <w:rsid w:val="008647B9"/>
    <w:rsid w:val="00864CAC"/>
    <w:rsid w:val="00865CFB"/>
    <w:rsid w:val="00866BD6"/>
    <w:rsid w:val="008679C2"/>
    <w:rsid w:val="00867C45"/>
    <w:rsid w:val="00872D18"/>
    <w:rsid w:val="0087303D"/>
    <w:rsid w:val="00874624"/>
    <w:rsid w:val="008750B7"/>
    <w:rsid w:val="00875632"/>
    <w:rsid w:val="00880E6B"/>
    <w:rsid w:val="00881F25"/>
    <w:rsid w:val="008823A7"/>
    <w:rsid w:val="008835FE"/>
    <w:rsid w:val="008845CD"/>
    <w:rsid w:val="008845D4"/>
    <w:rsid w:val="008861C9"/>
    <w:rsid w:val="0088624A"/>
    <w:rsid w:val="00886548"/>
    <w:rsid w:val="00886825"/>
    <w:rsid w:val="00892789"/>
    <w:rsid w:val="00892EC0"/>
    <w:rsid w:val="008935FB"/>
    <w:rsid w:val="00893887"/>
    <w:rsid w:val="00893AEE"/>
    <w:rsid w:val="00894D4F"/>
    <w:rsid w:val="00897C3D"/>
    <w:rsid w:val="00897D92"/>
    <w:rsid w:val="008A2724"/>
    <w:rsid w:val="008A3B54"/>
    <w:rsid w:val="008A4C60"/>
    <w:rsid w:val="008A6483"/>
    <w:rsid w:val="008A669E"/>
    <w:rsid w:val="008A7BDC"/>
    <w:rsid w:val="008B1C87"/>
    <w:rsid w:val="008B2202"/>
    <w:rsid w:val="008B2E14"/>
    <w:rsid w:val="008B76B5"/>
    <w:rsid w:val="008C10DB"/>
    <w:rsid w:val="008C5558"/>
    <w:rsid w:val="008C5D64"/>
    <w:rsid w:val="008C60C7"/>
    <w:rsid w:val="008D25CC"/>
    <w:rsid w:val="008D400C"/>
    <w:rsid w:val="008D404C"/>
    <w:rsid w:val="008D40D9"/>
    <w:rsid w:val="008D4D4F"/>
    <w:rsid w:val="008D7739"/>
    <w:rsid w:val="008E0196"/>
    <w:rsid w:val="008E02F4"/>
    <w:rsid w:val="008E0398"/>
    <w:rsid w:val="008E08E7"/>
    <w:rsid w:val="008E0BB8"/>
    <w:rsid w:val="008E3F73"/>
    <w:rsid w:val="008E4035"/>
    <w:rsid w:val="008E6620"/>
    <w:rsid w:val="008E784D"/>
    <w:rsid w:val="008E7B64"/>
    <w:rsid w:val="008E7E0A"/>
    <w:rsid w:val="008F07B3"/>
    <w:rsid w:val="008F0A7F"/>
    <w:rsid w:val="008F158B"/>
    <w:rsid w:val="008F2F37"/>
    <w:rsid w:val="008F3571"/>
    <w:rsid w:val="008F407C"/>
    <w:rsid w:val="008F519F"/>
    <w:rsid w:val="008F6756"/>
    <w:rsid w:val="00900D76"/>
    <w:rsid w:val="00902D9C"/>
    <w:rsid w:val="00902F23"/>
    <w:rsid w:val="009053DD"/>
    <w:rsid w:val="0090662D"/>
    <w:rsid w:val="00907A90"/>
    <w:rsid w:val="009112FB"/>
    <w:rsid w:val="009135DB"/>
    <w:rsid w:val="009148B1"/>
    <w:rsid w:val="00916B2F"/>
    <w:rsid w:val="00917CA3"/>
    <w:rsid w:val="00923200"/>
    <w:rsid w:val="0092321C"/>
    <w:rsid w:val="00924567"/>
    <w:rsid w:val="00926A58"/>
    <w:rsid w:val="00930CCB"/>
    <w:rsid w:val="0093293C"/>
    <w:rsid w:val="009368D7"/>
    <w:rsid w:val="009371E4"/>
    <w:rsid w:val="009378E6"/>
    <w:rsid w:val="00941F69"/>
    <w:rsid w:val="00942994"/>
    <w:rsid w:val="009431C5"/>
    <w:rsid w:val="0094351E"/>
    <w:rsid w:val="00947671"/>
    <w:rsid w:val="009478A8"/>
    <w:rsid w:val="009535E0"/>
    <w:rsid w:val="009536F9"/>
    <w:rsid w:val="00956746"/>
    <w:rsid w:val="009579F8"/>
    <w:rsid w:val="00957D42"/>
    <w:rsid w:val="00960105"/>
    <w:rsid w:val="00961AA8"/>
    <w:rsid w:val="00962265"/>
    <w:rsid w:val="00964EDA"/>
    <w:rsid w:val="00965A8E"/>
    <w:rsid w:val="00966B8E"/>
    <w:rsid w:val="00970BD3"/>
    <w:rsid w:val="009726D3"/>
    <w:rsid w:val="00973272"/>
    <w:rsid w:val="00973906"/>
    <w:rsid w:val="00973C80"/>
    <w:rsid w:val="00973EB2"/>
    <w:rsid w:val="00974F46"/>
    <w:rsid w:val="00976B84"/>
    <w:rsid w:val="00976E03"/>
    <w:rsid w:val="009772B3"/>
    <w:rsid w:val="0098011B"/>
    <w:rsid w:val="00981AB8"/>
    <w:rsid w:val="00982125"/>
    <w:rsid w:val="0098351F"/>
    <w:rsid w:val="00983708"/>
    <w:rsid w:val="009841BC"/>
    <w:rsid w:val="0098621F"/>
    <w:rsid w:val="00986592"/>
    <w:rsid w:val="00987124"/>
    <w:rsid w:val="009875CB"/>
    <w:rsid w:val="00987EE5"/>
    <w:rsid w:val="00991BE2"/>
    <w:rsid w:val="00994145"/>
    <w:rsid w:val="00994D6A"/>
    <w:rsid w:val="00995361"/>
    <w:rsid w:val="0099744C"/>
    <w:rsid w:val="009A014A"/>
    <w:rsid w:val="009A03C5"/>
    <w:rsid w:val="009A3622"/>
    <w:rsid w:val="009A4060"/>
    <w:rsid w:val="009A6EF7"/>
    <w:rsid w:val="009A7DC2"/>
    <w:rsid w:val="009B034F"/>
    <w:rsid w:val="009B12BA"/>
    <w:rsid w:val="009B28C2"/>
    <w:rsid w:val="009B50A2"/>
    <w:rsid w:val="009B6345"/>
    <w:rsid w:val="009B67E9"/>
    <w:rsid w:val="009B6B64"/>
    <w:rsid w:val="009B795D"/>
    <w:rsid w:val="009C04E5"/>
    <w:rsid w:val="009C7260"/>
    <w:rsid w:val="009C7889"/>
    <w:rsid w:val="009C7ECE"/>
    <w:rsid w:val="009C7F94"/>
    <w:rsid w:val="009D0369"/>
    <w:rsid w:val="009D16B3"/>
    <w:rsid w:val="009D27F3"/>
    <w:rsid w:val="009D55EF"/>
    <w:rsid w:val="009D7A34"/>
    <w:rsid w:val="009E080A"/>
    <w:rsid w:val="009E1B9D"/>
    <w:rsid w:val="009E3BD7"/>
    <w:rsid w:val="009F0AD0"/>
    <w:rsid w:val="009F45E5"/>
    <w:rsid w:val="009F6ABF"/>
    <w:rsid w:val="00A002E2"/>
    <w:rsid w:val="00A033F1"/>
    <w:rsid w:val="00A0387F"/>
    <w:rsid w:val="00A0573E"/>
    <w:rsid w:val="00A064C0"/>
    <w:rsid w:val="00A06575"/>
    <w:rsid w:val="00A0660F"/>
    <w:rsid w:val="00A06B6E"/>
    <w:rsid w:val="00A07D2C"/>
    <w:rsid w:val="00A07FCC"/>
    <w:rsid w:val="00A11F80"/>
    <w:rsid w:val="00A158AB"/>
    <w:rsid w:val="00A22EDE"/>
    <w:rsid w:val="00A233AA"/>
    <w:rsid w:val="00A2473F"/>
    <w:rsid w:val="00A27B76"/>
    <w:rsid w:val="00A333AC"/>
    <w:rsid w:val="00A34AAB"/>
    <w:rsid w:val="00A34E50"/>
    <w:rsid w:val="00A374ED"/>
    <w:rsid w:val="00A3770E"/>
    <w:rsid w:val="00A40348"/>
    <w:rsid w:val="00A40ECC"/>
    <w:rsid w:val="00A4224C"/>
    <w:rsid w:val="00A427BB"/>
    <w:rsid w:val="00A432EB"/>
    <w:rsid w:val="00A435DB"/>
    <w:rsid w:val="00A443B4"/>
    <w:rsid w:val="00A47C96"/>
    <w:rsid w:val="00A50558"/>
    <w:rsid w:val="00A50BF5"/>
    <w:rsid w:val="00A5351A"/>
    <w:rsid w:val="00A53631"/>
    <w:rsid w:val="00A53979"/>
    <w:rsid w:val="00A55A4D"/>
    <w:rsid w:val="00A5754B"/>
    <w:rsid w:val="00A60063"/>
    <w:rsid w:val="00A61CA1"/>
    <w:rsid w:val="00A61F43"/>
    <w:rsid w:val="00A620CC"/>
    <w:rsid w:val="00A629CA"/>
    <w:rsid w:val="00A62D5F"/>
    <w:rsid w:val="00A63144"/>
    <w:rsid w:val="00A63803"/>
    <w:rsid w:val="00A67022"/>
    <w:rsid w:val="00A7157D"/>
    <w:rsid w:val="00A7325C"/>
    <w:rsid w:val="00A7346A"/>
    <w:rsid w:val="00A751C7"/>
    <w:rsid w:val="00A81693"/>
    <w:rsid w:val="00A829A8"/>
    <w:rsid w:val="00A857E1"/>
    <w:rsid w:val="00A859A1"/>
    <w:rsid w:val="00A86079"/>
    <w:rsid w:val="00A87195"/>
    <w:rsid w:val="00A871E9"/>
    <w:rsid w:val="00A8782B"/>
    <w:rsid w:val="00A87F1B"/>
    <w:rsid w:val="00A90DF4"/>
    <w:rsid w:val="00A91795"/>
    <w:rsid w:val="00A9185D"/>
    <w:rsid w:val="00A91CAE"/>
    <w:rsid w:val="00A92F19"/>
    <w:rsid w:val="00A93A13"/>
    <w:rsid w:val="00A94EDA"/>
    <w:rsid w:val="00A95A66"/>
    <w:rsid w:val="00A96A14"/>
    <w:rsid w:val="00A96A31"/>
    <w:rsid w:val="00A9723C"/>
    <w:rsid w:val="00AA0514"/>
    <w:rsid w:val="00AA0EE4"/>
    <w:rsid w:val="00AA1FC6"/>
    <w:rsid w:val="00AA2006"/>
    <w:rsid w:val="00AA420D"/>
    <w:rsid w:val="00AA459F"/>
    <w:rsid w:val="00AA53A8"/>
    <w:rsid w:val="00AA5679"/>
    <w:rsid w:val="00AA784A"/>
    <w:rsid w:val="00AA7DA9"/>
    <w:rsid w:val="00AB0E41"/>
    <w:rsid w:val="00AB183B"/>
    <w:rsid w:val="00AB3A7F"/>
    <w:rsid w:val="00AB48A3"/>
    <w:rsid w:val="00AB4C90"/>
    <w:rsid w:val="00AC00BE"/>
    <w:rsid w:val="00AC0862"/>
    <w:rsid w:val="00AC40F4"/>
    <w:rsid w:val="00AC58A4"/>
    <w:rsid w:val="00AD0B17"/>
    <w:rsid w:val="00AD2210"/>
    <w:rsid w:val="00AD3AD5"/>
    <w:rsid w:val="00AD4D8C"/>
    <w:rsid w:val="00AE2446"/>
    <w:rsid w:val="00AE2832"/>
    <w:rsid w:val="00AE3011"/>
    <w:rsid w:val="00AE3437"/>
    <w:rsid w:val="00AE3635"/>
    <w:rsid w:val="00AE371D"/>
    <w:rsid w:val="00AE3E40"/>
    <w:rsid w:val="00AE5637"/>
    <w:rsid w:val="00AE58B3"/>
    <w:rsid w:val="00AE6955"/>
    <w:rsid w:val="00AF5A70"/>
    <w:rsid w:val="00AF6217"/>
    <w:rsid w:val="00AF7E85"/>
    <w:rsid w:val="00B00DAA"/>
    <w:rsid w:val="00B0128E"/>
    <w:rsid w:val="00B02212"/>
    <w:rsid w:val="00B035EA"/>
    <w:rsid w:val="00B06DDD"/>
    <w:rsid w:val="00B07047"/>
    <w:rsid w:val="00B11320"/>
    <w:rsid w:val="00B13F7B"/>
    <w:rsid w:val="00B14B51"/>
    <w:rsid w:val="00B14C3A"/>
    <w:rsid w:val="00B14F4E"/>
    <w:rsid w:val="00B15040"/>
    <w:rsid w:val="00B21383"/>
    <w:rsid w:val="00B22646"/>
    <w:rsid w:val="00B22C99"/>
    <w:rsid w:val="00B233A4"/>
    <w:rsid w:val="00B23B28"/>
    <w:rsid w:val="00B2454B"/>
    <w:rsid w:val="00B26812"/>
    <w:rsid w:val="00B30310"/>
    <w:rsid w:val="00B31ACF"/>
    <w:rsid w:val="00B34968"/>
    <w:rsid w:val="00B35530"/>
    <w:rsid w:val="00B370B7"/>
    <w:rsid w:val="00B3738A"/>
    <w:rsid w:val="00B376AA"/>
    <w:rsid w:val="00B406AD"/>
    <w:rsid w:val="00B445FF"/>
    <w:rsid w:val="00B45365"/>
    <w:rsid w:val="00B4651C"/>
    <w:rsid w:val="00B46CDD"/>
    <w:rsid w:val="00B46ED7"/>
    <w:rsid w:val="00B52469"/>
    <w:rsid w:val="00B52936"/>
    <w:rsid w:val="00B532FC"/>
    <w:rsid w:val="00B53F21"/>
    <w:rsid w:val="00B54298"/>
    <w:rsid w:val="00B5550B"/>
    <w:rsid w:val="00B564DA"/>
    <w:rsid w:val="00B57831"/>
    <w:rsid w:val="00B62482"/>
    <w:rsid w:val="00B625C6"/>
    <w:rsid w:val="00B636C5"/>
    <w:rsid w:val="00B642C8"/>
    <w:rsid w:val="00B65572"/>
    <w:rsid w:val="00B66647"/>
    <w:rsid w:val="00B66F05"/>
    <w:rsid w:val="00B67859"/>
    <w:rsid w:val="00B70BDA"/>
    <w:rsid w:val="00B739D6"/>
    <w:rsid w:val="00B73D9D"/>
    <w:rsid w:val="00B75172"/>
    <w:rsid w:val="00B75415"/>
    <w:rsid w:val="00B778CC"/>
    <w:rsid w:val="00B77D27"/>
    <w:rsid w:val="00B8061D"/>
    <w:rsid w:val="00B80CB6"/>
    <w:rsid w:val="00B814C3"/>
    <w:rsid w:val="00B81E2B"/>
    <w:rsid w:val="00B81F24"/>
    <w:rsid w:val="00B8254C"/>
    <w:rsid w:val="00B8330E"/>
    <w:rsid w:val="00B849E5"/>
    <w:rsid w:val="00B87C93"/>
    <w:rsid w:val="00B87CF2"/>
    <w:rsid w:val="00B901A6"/>
    <w:rsid w:val="00B917F4"/>
    <w:rsid w:val="00B91EFD"/>
    <w:rsid w:val="00B9522F"/>
    <w:rsid w:val="00B96565"/>
    <w:rsid w:val="00B97DC2"/>
    <w:rsid w:val="00BA4159"/>
    <w:rsid w:val="00BA5B39"/>
    <w:rsid w:val="00BA6192"/>
    <w:rsid w:val="00BA69F8"/>
    <w:rsid w:val="00BA75EA"/>
    <w:rsid w:val="00BA7ED8"/>
    <w:rsid w:val="00BB53DD"/>
    <w:rsid w:val="00BC1875"/>
    <w:rsid w:val="00BC18DF"/>
    <w:rsid w:val="00BC31BD"/>
    <w:rsid w:val="00BC3ADF"/>
    <w:rsid w:val="00BC411D"/>
    <w:rsid w:val="00BC484E"/>
    <w:rsid w:val="00BC565D"/>
    <w:rsid w:val="00BC61E6"/>
    <w:rsid w:val="00BC78E9"/>
    <w:rsid w:val="00BD16DD"/>
    <w:rsid w:val="00BD2B3C"/>
    <w:rsid w:val="00BD2D40"/>
    <w:rsid w:val="00BD31D3"/>
    <w:rsid w:val="00BD42BD"/>
    <w:rsid w:val="00BE16A8"/>
    <w:rsid w:val="00BE3BDE"/>
    <w:rsid w:val="00BE6EF8"/>
    <w:rsid w:val="00BF2173"/>
    <w:rsid w:val="00BF2BCE"/>
    <w:rsid w:val="00BF33C6"/>
    <w:rsid w:val="00BF3CFD"/>
    <w:rsid w:val="00BF3F4F"/>
    <w:rsid w:val="00BF53DF"/>
    <w:rsid w:val="00BF709F"/>
    <w:rsid w:val="00C00840"/>
    <w:rsid w:val="00C017FA"/>
    <w:rsid w:val="00C03F91"/>
    <w:rsid w:val="00C04631"/>
    <w:rsid w:val="00C0559C"/>
    <w:rsid w:val="00C0768C"/>
    <w:rsid w:val="00C07928"/>
    <w:rsid w:val="00C11E5A"/>
    <w:rsid w:val="00C121F2"/>
    <w:rsid w:val="00C12A0D"/>
    <w:rsid w:val="00C17220"/>
    <w:rsid w:val="00C1745D"/>
    <w:rsid w:val="00C21A8E"/>
    <w:rsid w:val="00C24BB9"/>
    <w:rsid w:val="00C26AAA"/>
    <w:rsid w:val="00C27B85"/>
    <w:rsid w:val="00C312C5"/>
    <w:rsid w:val="00C32F80"/>
    <w:rsid w:val="00C341A3"/>
    <w:rsid w:val="00C34E50"/>
    <w:rsid w:val="00C35F6D"/>
    <w:rsid w:val="00C36E75"/>
    <w:rsid w:val="00C40224"/>
    <w:rsid w:val="00C4170B"/>
    <w:rsid w:val="00C41C8C"/>
    <w:rsid w:val="00C42A66"/>
    <w:rsid w:val="00C43241"/>
    <w:rsid w:val="00C44091"/>
    <w:rsid w:val="00C47597"/>
    <w:rsid w:val="00C51089"/>
    <w:rsid w:val="00C52684"/>
    <w:rsid w:val="00C52A55"/>
    <w:rsid w:val="00C53539"/>
    <w:rsid w:val="00C53892"/>
    <w:rsid w:val="00C55D8F"/>
    <w:rsid w:val="00C632CC"/>
    <w:rsid w:val="00C65949"/>
    <w:rsid w:val="00C659DC"/>
    <w:rsid w:val="00C6758F"/>
    <w:rsid w:val="00C675CB"/>
    <w:rsid w:val="00C70193"/>
    <w:rsid w:val="00C709BA"/>
    <w:rsid w:val="00C70D33"/>
    <w:rsid w:val="00C73DB4"/>
    <w:rsid w:val="00C745C8"/>
    <w:rsid w:val="00C759C0"/>
    <w:rsid w:val="00C765EA"/>
    <w:rsid w:val="00C77DE1"/>
    <w:rsid w:val="00C8096A"/>
    <w:rsid w:val="00C81B07"/>
    <w:rsid w:val="00C8559E"/>
    <w:rsid w:val="00C8629D"/>
    <w:rsid w:val="00C8714E"/>
    <w:rsid w:val="00C91AC2"/>
    <w:rsid w:val="00C925DF"/>
    <w:rsid w:val="00C927F2"/>
    <w:rsid w:val="00C92D39"/>
    <w:rsid w:val="00C943BA"/>
    <w:rsid w:val="00C94AF6"/>
    <w:rsid w:val="00C95A88"/>
    <w:rsid w:val="00C9642D"/>
    <w:rsid w:val="00CA1492"/>
    <w:rsid w:val="00CA27EF"/>
    <w:rsid w:val="00CA34F5"/>
    <w:rsid w:val="00CA40B0"/>
    <w:rsid w:val="00CB0794"/>
    <w:rsid w:val="00CB0F64"/>
    <w:rsid w:val="00CB1FA0"/>
    <w:rsid w:val="00CB2E7E"/>
    <w:rsid w:val="00CB3F0F"/>
    <w:rsid w:val="00CB40BA"/>
    <w:rsid w:val="00CB557B"/>
    <w:rsid w:val="00CB5B0A"/>
    <w:rsid w:val="00CB6992"/>
    <w:rsid w:val="00CB7040"/>
    <w:rsid w:val="00CC209B"/>
    <w:rsid w:val="00CC40AF"/>
    <w:rsid w:val="00CC4B20"/>
    <w:rsid w:val="00CC4BA8"/>
    <w:rsid w:val="00CC4FFE"/>
    <w:rsid w:val="00CC6AF9"/>
    <w:rsid w:val="00CC7F74"/>
    <w:rsid w:val="00CD0A6B"/>
    <w:rsid w:val="00CD5255"/>
    <w:rsid w:val="00CD5E87"/>
    <w:rsid w:val="00CD6687"/>
    <w:rsid w:val="00CE3991"/>
    <w:rsid w:val="00CE5D7D"/>
    <w:rsid w:val="00CE6539"/>
    <w:rsid w:val="00CF1ACC"/>
    <w:rsid w:val="00CF27F0"/>
    <w:rsid w:val="00CF4986"/>
    <w:rsid w:val="00CF5E74"/>
    <w:rsid w:val="00CF6CFE"/>
    <w:rsid w:val="00CF7200"/>
    <w:rsid w:val="00CF7A66"/>
    <w:rsid w:val="00D02062"/>
    <w:rsid w:val="00D02C6D"/>
    <w:rsid w:val="00D03784"/>
    <w:rsid w:val="00D05B36"/>
    <w:rsid w:val="00D125D6"/>
    <w:rsid w:val="00D127EA"/>
    <w:rsid w:val="00D14560"/>
    <w:rsid w:val="00D14F4F"/>
    <w:rsid w:val="00D165DC"/>
    <w:rsid w:val="00D172D4"/>
    <w:rsid w:val="00D2056C"/>
    <w:rsid w:val="00D21607"/>
    <w:rsid w:val="00D2278E"/>
    <w:rsid w:val="00D23460"/>
    <w:rsid w:val="00D23EE4"/>
    <w:rsid w:val="00D24229"/>
    <w:rsid w:val="00D25ED0"/>
    <w:rsid w:val="00D26008"/>
    <w:rsid w:val="00D266FE"/>
    <w:rsid w:val="00D27969"/>
    <w:rsid w:val="00D27D1D"/>
    <w:rsid w:val="00D30957"/>
    <w:rsid w:val="00D33973"/>
    <w:rsid w:val="00D34002"/>
    <w:rsid w:val="00D36033"/>
    <w:rsid w:val="00D37102"/>
    <w:rsid w:val="00D37749"/>
    <w:rsid w:val="00D40171"/>
    <w:rsid w:val="00D4171C"/>
    <w:rsid w:val="00D422B0"/>
    <w:rsid w:val="00D45547"/>
    <w:rsid w:val="00D45F4E"/>
    <w:rsid w:val="00D471C9"/>
    <w:rsid w:val="00D51CFF"/>
    <w:rsid w:val="00D52301"/>
    <w:rsid w:val="00D533C8"/>
    <w:rsid w:val="00D56740"/>
    <w:rsid w:val="00D60891"/>
    <w:rsid w:val="00D609AF"/>
    <w:rsid w:val="00D624E4"/>
    <w:rsid w:val="00D62E35"/>
    <w:rsid w:val="00D63B0B"/>
    <w:rsid w:val="00D63E14"/>
    <w:rsid w:val="00D6483F"/>
    <w:rsid w:val="00D65088"/>
    <w:rsid w:val="00D66F8B"/>
    <w:rsid w:val="00D70DE4"/>
    <w:rsid w:val="00D71619"/>
    <w:rsid w:val="00D71A12"/>
    <w:rsid w:val="00D80261"/>
    <w:rsid w:val="00D813AD"/>
    <w:rsid w:val="00D82770"/>
    <w:rsid w:val="00D82827"/>
    <w:rsid w:val="00D870CA"/>
    <w:rsid w:val="00D949D3"/>
    <w:rsid w:val="00D96748"/>
    <w:rsid w:val="00D977D9"/>
    <w:rsid w:val="00DA05E4"/>
    <w:rsid w:val="00DA10E6"/>
    <w:rsid w:val="00DA2D9B"/>
    <w:rsid w:val="00DA30CF"/>
    <w:rsid w:val="00DA485C"/>
    <w:rsid w:val="00DA6979"/>
    <w:rsid w:val="00DB1B7A"/>
    <w:rsid w:val="00DB223B"/>
    <w:rsid w:val="00DB33D0"/>
    <w:rsid w:val="00DB36C1"/>
    <w:rsid w:val="00DC04D5"/>
    <w:rsid w:val="00DC17F1"/>
    <w:rsid w:val="00DC1AE2"/>
    <w:rsid w:val="00DC344D"/>
    <w:rsid w:val="00DC4D68"/>
    <w:rsid w:val="00DC560B"/>
    <w:rsid w:val="00DC7704"/>
    <w:rsid w:val="00DD406B"/>
    <w:rsid w:val="00DD7E7A"/>
    <w:rsid w:val="00DE0CC6"/>
    <w:rsid w:val="00DE1E45"/>
    <w:rsid w:val="00DE33B1"/>
    <w:rsid w:val="00DE5AED"/>
    <w:rsid w:val="00DE6D9A"/>
    <w:rsid w:val="00DE6E52"/>
    <w:rsid w:val="00DE7CF3"/>
    <w:rsid w:val="00DF04B9"/>
    <w:rsid w:val="00DF2CEF"/>
    <w:rsid w:val="00DF3F7B"/>
    <w:rsid w:val="00DF4E8E"/>
    <w:rsid w:val="00DF6003"/>
    <w:rsid w:val="00DF637C"/>
    <w:rsid w:val="00E00861"/>
    <w:rsid w:val="00E029EB"/>
    <w:rsid w:val="00E02A42"/>
    <w:rsid w:val="00E02E64"/>
    <w:rsid w:val="00E04823"/>
    <w:rsid w:val="00E05BE9"/>
    <w:rsid w:val="00E064A5"/>
    <w:rsid w:val="00E11060"/>
    <w:rsid w:val="00E11915"/>
    <w:rsid w:val="00E1366A"/>
    <w:rsid w:val="00E1401E"/>
    <w:rsid w:val="00E149FB"/>
    <w:rsid w:val="00E15215"/>
    <w:rsid w:val="00E15278"/>
    <w:rsid w:val="00E155AA"/>
    <w:rsid w:val="00E15B11"/>
    <w:rsid w:val="00E1684B"/>
    <w:rsid w:val="00E210F8"/>
    <w:rsid w:val="00E216B8"/>
    <w:rsid w:val="00E21CD0"/>
    <w:rsid w:val="00E22307"/>
    <w:rsid w:val="00E229C9"/>
    <w:rsid w:val="00E22A19"/>
    <w:rsid w:val="00E23819"/>
    <w:rsid w:val="00E23908"/>
    <w:rsid w:val="00E25355"/>
    <w:rsid w:val="00E2590F"/>
    <w:rsid w:val="00E260F7"/>
    <w:rsid w:val="00E2693F"/>
    <w:rsid w:val="00E30241"/>
    <w:rsid w:val="00E30FE9"/>
    <w:rsid w:val="00E31069"/>
    <w:rsid w:val="00E33D5D"/>
    <w:rsid w:val="00E340B9"/>
    <w:rsid w:val="00E340FD"/>
    <w:rsid w:val="00E341AC"/>
    <w:rsid w:val="00E34C10"/>
    <w:rsid w:val="00E35A32"/>
    <w:rsid w:val="00E35C00"/>
    <w:rsid w:val="00E37DDC"/>
    <w:rsid w:val="00E42307"/>
    <w:rsid w:val="00E42366"/>
    <w:rsid w:val="00E42383"/>
    <w:rsid w:val="00E438C2"/>
    <w:rsid w:val="00E4442E"/>
    <w:rsid w:val="00E44788"/>
    <w:rsid w:val="00E45877"/>
    <w:rsid w:val="00E462FC"/>
    <w:rsid w:val="00E477CD"/>
    <w:rsid w:val="00E47CD9"/>
    <w:rsid w:val="00E50726"/>
    <w:rsid w:val="00E520AE"/>
    <w:rsid w:val="00E62197"/>
    <w:rsid w:val="00E63F6C"/>
    <w:rsid w:val="00E65363"/>
    <w:rsid w:val="00E658EC"/>
    <w:rsid w:val="00E65D4E"/>
    <w:rsid w:val="00E67333"/>
    <w:rsid w:val="00E74D55"/>
    <w:rsid w:val="00E77A99"/>
    <w:rsid w:val="00E77EF1"/>
    <w:rsid w:val="00E80E91"/>
    <w:rsid w:val="00E832FE"/>
    <w:rsid w:val="00E84528"/>
    <w:rsid w:val="00E846B7"/>
    <w:rsid w:val="00E9059E"/>
    <w:rsid w:val="00E936BD"/>
    <w:rsid w:val="00E9597F"/>
    <w:rsid w:val="00E95D3A"/>
    <w:rsid w:val="00E96CC4"/>
    <w:rsid w:val="00EA01F3"/>
    <w:rsid w:val="00EA020C"/>
    <w:rsid w:val="00EA0B2E"/>
    <w:rsid w:val="00EA0CC9"/>
    <w:rsid w:val="00EA1FC1"/>
    <w:rsid w:val="00EA2819"/>
    <w:rsid w:val="00EA5ACE"/>
    <w:rsid w:val="00EA60C8"/>
    <w:rsid w:val="00EB01E8"/>
    <w:rsid w:val="00EB08CC"/>
    <w:rsid w:val="00EB0A14"/>
    <w:rsid w:val="00EB1081"/>
    <w:rsid w:val="00EB17A0"/>
    <w:rsid w:val="00EB1A19"/>
    <w:rsid w:val="00EB2E95"/>
    <w:rsid w:val="00EB405D"/>
    <w:rsid w:val="00EB6914"/>
    <w:rsid w:val="00EC0885"/>
    <w:rsid w:val="00EC0951"/>
    <w:rsid w:val="00EC0CA7"/>
    <w:rsid w:val="00EC3598"/>
    <w:rsid w:val="00EC68BB"/>
    <w:rsid w:val="00EC7390"/>
    <w:rsid w:val="00ED08EB"/>
    <w:rsid w:val="00ED12BF"/>
    <w:rsid w:val="00ED1818"/>
    <w:rsid w:val="00ED1B79"/>
    <w:rsid w:val="00ED2331"/>
    <w:rsid w:val="00ED3911"/>
    <w:rsid w:val="00ED4365"/>
    <w:rsid w:val="00ED4542"/>
    <w:rsid w:val="00ED6CAC"/>
    <w:rsid w:val="00ED72E7"/>
    <w:rsid w:val="00EE2A30"/>
    <w:rsid w:val="00EE5864"/>
    <w:rsid w:val="00EE69DE"/>
    <w:rsid w:val="00EE6DE6"/>
    <w:rsid w:val="00EE78D9"/>
    <w:rsid w:val="00EE7B07"/>
    <w:rsid w:val="00EE7CC2"/>
    <w:rsid w:val="00EF0524"/>
    <w:rsid w:val="00EF0AFE"/>
    <w:rsid w:val="00EF0C92"/>
    <w:rsid w:val="00EF2ABD"/>
    <w:rsid w:val="00EF4181"/>
    <w:rsid w:val="00EF43A4"/>
    <w:rsid w:val="00EF5398"/>
    <w:rsid w:val="00EF72C9"/>
    <w:rsid w:val="00F0268D"/>
    <w:rsid w:val="00F03539"/>
    <w:rsid w:val="00F03BB6"/>
    <w:rsid w:val="00F03EA0"/>
    <w:rsid w:val="00F03FB9"/>
    <w:rsid w:val="00F04A1D"/>
    <w:rsid w:val="00F04C8F"/>
    <w:rsid w:val="00F052CA"/>
    <w:rsid w:val="00F059A5"/>
    <w:rsid w:val="00F06F65"/>
    <w:rsid w:val="00F07A3B"/>
    <w:rsid w:val="00F111FC"/>
    <w:rsid w:val="00F12275"/>
    <w:rsid w:val="00F12E54"/>
    <w:rsid w:val="00F145C9"/>
    <w:rsid w:val="00F154C7"/>
    <w:rsid w:val="00F15B8B"/>
    <w:rsid w:val="00F167E2"/>
    <w:rsid w:val="00F17367"/>
    <w:rsid w:val="00F234F2"/>
    <w:rsid w:val="00F245FC"/>
    <w:rsid w:val="00F25A21"/>
    <w:rsid w:val="00F2644D"/>
    <w:rsid w:val="00F26A71"/>
    <w:rsid w:val="00F27181"/>
    <w:rsid w:val="00F3034D"/>
    <w:rsid w:val="00F3147A"/>
    <w:rsid w:val="00F31698"/>
    <w:rsid w:val="00F32701"/>
    <w:rsid w:val="00F347A6"/>
    <w:rsid w:val="00F35478"/>
    <w:rsid w:val="00F35AA1"/>
    <w:rsid w:val="00F3621F"/>
    <w:rsid w:val="00F4005C"/>
    <w:rsid w:val="00F40BBB"/>
    <w:rsid w:val="00F41FBA"/>
    <w:rsid w:val="00F4206C"/>
    <w:rsid w:val="00F43DBE"/>
    <w:rsid w:val="00F463B5"/>
    <w:rsid w:val="00F47D84"/>
    <w:rsid w:val="00F5265C"/>
    <w:rsid w:val="00F533A5"/>
    <w:rsid w:val="00F544FF"/>
    <w:rsid w:val="00F547CF"/>
    <w:rsid w:val="00F551B4"/>
    <w:rsid w:val="00F572C5"/>
    <w:rsid w:val="00F60530"/>
    <w:rsid w:val="00F60643"/>
    <w:rsid w:val="00F7176B"/>
    <w:rsid w:val="00F71B8E"/>
    <w:rsid w:val="00F729DC"/>
    <w:rsid w:val="00F72EC3"/>
    <w:rsid w:val="00F750C9"/>
    <w:rsid w:val="00F7779E"/>
    <w:rsid w:val="00F83E71"/>
    <w:rsid w:val="00F85C25"/>
    <w:rsid w:val="00F94D7C"/>
    <w:rsid w:val="00F94E51"/>
    <w:rsid w:val="00F953DC"/>
    <w:rsid w:val="00F95682"/>
    <w:rsid w:val="00F96664"/>
    <w:rsid w:val="00FA00A3"/>
    <w:rsid w:val="00FA2F02"/>
    <w:rsid w:val="00FA5D8E"/>
    <w:rsid w:val="00FA6B30"/>
    <w:rsid w:val="00FB095C"/>
    <w:rsid w:val="00FB160B"/>
    <w:rsid w:val="00FB2B3B"/>
    <w:rsid w:val="00FB4221"/>
    <w:rsid w:val="00FB4631"/>
    <w:rsid w:val="00FB59DC"/>
    <w:rsid w:val="00FB6892"/>
    <w:rsid w:val="00FB6CA7"/>
    <w:rsid w:val="00FB77B1"/>
    <w:rsid w:val="00FC3759"/>
    <w:rsid w:val="00FC444B"/>
    <w:rsid w:val="00FC4EAF"/>
    <w:rsid w:val="00FC5EDE"/>
    <w:rsid w:val="00FC6524"/>
    <w:rsid w:val="00FC677B"/>
    <w:rsid w:val="00FC6E77"/>
    <w:rsid w:val="00FC7462"/>
    <w:rsid w:val="00FD05C6"/>
    <w:rsid w:val="00FD07B9"/>
    <w:rsid w:val="00FD0A68"/>
    <w:rsid w:val="00FD262A"/>
    <w:rsid w:val="00FD357C"/>
    <w:rsid w:val="00FD5E19"/>
    <w:rsid w:val="00FD709E"/>
    <w:rsid w:val="00FD72F7"/>
    <w:rsid w:val="00FD74A2"/>
    <w:rsid w:val="00FE07D8"/>
    <w:rsid w:val="00FE0AA4"/>
    <w:rsid w:val="00FE172D"/>
    <w:rsid w:val="00FE4152"/>
    <w:rsid w:val="00FE574D"/>
    <w:rsid w:val="00FE797C"/>
    <w:rsid w:val="00FF35DF"/>
    <w:rsid w:val="00FF3ADC"/>
    <w:rsid w:val="00FF3FAB"/>
    <w:rsid w:val="00FF4297"/>
    <w:rsid w:val="00FF5A31"/>
    <w:rsid w:val="00FF5AC8"/>
    <w:rsid w:val="00FF5FC9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metric2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AA0C77D"/>
  <w15:docId w15:val="{E33D840C-D180-4DAF-9001-023128E2F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Pr>
      <w:sz w:val="22"/>
    </w:rPr>
  </w:style>
  <w:style w:type="paragraph" w:styleId="Antrat3">
    <w:name w:val="heading 3"/>
    <w:basedOn w:val="prastasis"/>
    <w:next w:val="prastasis"/>
    <w:link w:val="Antrat3Diagrama"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D42EA-97B0-43AD-AE5F-285F62237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76</TotalTime>
  <Pages>4</Pages>
  <Words>4390</Words>
  <Characters>2503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6880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„Windows“ vartotojas</cp:lastModifiedBy>
  <cp:revision>27</cp:revision>
  <cp:lastPrinted>2018-07-11T08:29:00Z</cp:lastPrinted>
  <dcterms:created xsi:type="dcterms:W3CDTF">2018-07-09T13:15:00Z</dcterms:created>
  <dcterms:modified xsi:type="dcterms:W3CDTF">2018-07-13T05:32:00Z</dcterms:modified>
</cp:coreProperties>
</file>